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B6C6AC" w14:textId="36FF748C" w:rsidR="003D75F2" w:rsidRPr="00526CB9" w:rsidRDefault="003D75F2" w:rsidP="003D75F2">
      <w:pPr>
        <w:pStyle w:val="CRCoverPage"/>
        <w:tabs>
          <w:tab w:val="right" w:pos="9639"/>
        </w:tabs>
        <w:spacing w:after="0"/>
        <w:rPr>
          <w:rFonts w:eastAsia="等线"/>
          <w:b/>
          <w:i/>
          <w:noProof/>
          <w:sz w:val="28"/>
          <w:lang w:eastAsia="zh-CN"/>
        </w:rPr>
      </w:pPr>
      <w:bookmarkStart w:id="0" w:name="_Hlk497909361"/>
      <w:bookmarkStart w:id="1" w:name="_Toc518862088"/>
      <w:r w:rsidRPr="00395031">
        <w:rPr>
          <w:b/>
          <w:noProof/>
          <w:sz w:val="24"/>
        </w:rPr>
        <w:t xml:space="preserve">3GPP TSG-RAN WG4 </w:t>
      </w:r>
      <w:r w:rsidRPr="001C758F">
        <w:rPr>
          <w:b/>
          <w:noProof/>
          <w:sz w:val="24"/>
        </w:rPr>
        <w:t xml:space="preserve">WG4 </w:t>
      </w:r>
      <w:r>
        <w:rPr>
          <w:b/>
          <w:noProof/>
          <w:sz w:val="24"/>
        </w:rPr>
        <w:t>#8</w:t>
      </w:r>
      <w:r w:rsidR="00526CB9">
        <w:rPr>
          <w:rFonts w:hint="eastAsia"/>
          <w:b/>
          <w:noProof/>
          <w:sz w:val="24"/>
          <w:lang w:eastAsia="zh-CN"/>
        </w:rPr>
        <w:t>9</w:t>
      </w:r>
      <w:r>
        <w:rPr>
          <w:b/>
          <w:i/>
          <w:noProof/>
          <w:sz w:val="24"/>
        </w:rPr>
        <w:t xml:space="preserve"> </w:t>
      </w:r>
      <w:r>
        <w:rPr>
          <w:b/>
          <w:i/>
          <w:noProof/>
          <w:sz w:val="28"/>
        </w:rPr>
        <w:tab/>
        <w:t>R4-</w:t>
      </w:r>
      <w:r w:rsidR="000F3E67">
        <w:rPr>
          <w:rFonts w:hint="eastAsia"/>
          <w:b/>
          <w:i/>
          <w:noProof/>
          <w:sz w:val="28"/>
          <w:lang w:eastAsia="zh-CN"/>
        </w:rPr>
        <w:t>1814477</w:t>
      </w:r>
    </w:p>
    <w:p w14:paraId="10F09751" w14:textId="6363DC08" w:rsidR="003D75F2" w:rsidRPr="000F1261" w:rsidRDefault="00526CB9" w:rsidP="003D75F2">
      <w:pPr>
        <w:pStyle w:val="CRCoverPage"/>
        <w:outlineLvl w:val="0"/>
        <w:rPr>
          <w:b/>
          <w:noProof/>
          <w:sz w:val="24"/>
        </w:rPr>
      </w:pPr>
      <w:bookmarkStart w:id="2" w:name="_Hlk506364675"/>
      <w:r>
        <w:rPr>
          <w:rFonts w:eastAsia="宋体" w:hint="eastAsia"/>
          <w:b/>
          <w:sz w:val="24"/>
          <w:szCs w:val="24"/>
          <w:lang w:val="en-US" w:eastAsia="zh-CN"/>
        </w:rPr>
        <w:t>Spokane</w:t>
      </w:r>
      <w:r>
        <w:rPr>
          <w:rFonts w:eastAsia="宋体"/>
          <w:b/>
          <w:sz w:val="24"/>
          <w:szCs w:val="24"/>
          <w:lang w:val="en-US" w:eastAsia="zh-CN"/>
        </w:rPr>
        <w:t xml:space="preserve">, </w:t>
      </w:r>
      <w:r>
        <w:rPr>
          <w:rFonts w:eastAsia="宋体" w:hint="eastAsia"/>
          <w:b/>
          <w:sz w:val="24"/>
          <w:szCs w:val="24"/>
          <w:lang w:val="en-US" w:eastAsia="zh-CN"/>
        </w:rPr>
        <w:t>USA</w:t>
      </w:r>
      <w:r w:rsidR="003D75F2">
        <w:rPr>
          <w:rFonts w:eastAsia="宋体"/>
          <w:b/>
          <w:sz w:val="24"/>
          <w:szCs w:val="24"/>
          <w:lang w:val="en-US" w:eastAsia="zh-CN"/>
        </w:rPr>
        <w:t>,</w:t>
      </w:r>
      <w:r w:rsidR="003D75F2" w:rsidRPr="00405C7C">
        <w:rPr>
          <w:rFonts w:eastAsia="宋体"/>
          <w:b/>
          <w:sz w:val="24"/>
          <w:szCs w:val="24"/>
          <w:lang w:val="en-US" w:eastAsia="zh-CN"/>
        </w:rPr>
        <w:t xml:space="preserve"> </w:t>
      </w:r>
      <w:r>
        <w:rPr>
          <w:rFonts w:eastAsia="宋体" w:hint="eastAsia"/>
          <w:b/>
          <w:sz w:val="24"/>
          <w:szCs w:val="24"/>
          <w:lang w:val="en-US" w:eastAsia="zh-CN"/>
        </w:rPr>
        <w:t>12</w:t>
      </w:r>
      <w:r>
        <w:rPr>
          <w:rFonts w:eastAsia="宋体"/>
          <w:b/>
          <w:sz w:val="24"/>
          <w:szCs w:val="24"/>
          <w:lang w:val="en-US" w:eastAsia="zh-CN"/>
        </w:rPr>
        <w:t xml:space="preserve"> – 1</w:t>
      </w:r>
      <w:r>
        <w:rPr>
          <w:rFonts w:eastAsia="宋体" w:hint="eastAsia"/>
          <w:b/>
          <w:sz w:val="24"/>
          <w:szCs w:val="24"/>
          <w:lang w:val="en-US" w:eastAsia="zh-CN"/>
        </w:rPr>
        <w:t>6</w:t>
      </w:r>
      <w:r>
        <w:rPr>
          <w:rFonts w:eastAsia="宋体"/>
          <w:b/>
          <w:sz w:val="24"/>
          <w:szCs w:val="24"/>
          <w:lang w:val="en-US" w:eastAsia="zh-CN"/>
        </w:rPr>
        <w:t xml:space="preserve"> </w:t>
      </w:r>
      <w:r>
        <w:rPr>
          <w:rFonts w:eastAsia="宋体" w:hint="eastAsia"/>
          <w:b/>
          <w:sz w:val="24"/>
          <w:szCs w:val="24"/>
          <w:lang w:val="en-US" w:eastAsia="zh-CN"/>
        </w:rPr>
        <w:t>November</w:t>
      </w:r>
      <w:r w:rsidR="003D75F2" w:rsidRPr="00405C7C">
        <w:rPr>
          <w:rFonts w:eastAsia="宋体"/>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D75F2" w14:paraId="3BB635EC" w14:textId="77777777" w:rsidTr="00B47FE8">
        <w:tc>
          <w:tcPr>
            <w:tcW w:w="9641" w:type="dxa"/>
            <w:gridSpan w:val="9"/>
            <w:tcBorders>
              <w:top w:val="single" w:sz="4" w:space="0" w:color="auto"/>
              <w:left w:val="single" w:sz="4" w:space="0" w:color="auto"/>
              <w:right w:val="single" w:sz="4" w:space="0" w:color="auto"/>
            </w:tcBorders>
          </w:tcPr>
          <w:bookmarkEnd w:id="0"/>
          <w:p w14:paraId="78E9C84D" w14:textId="77777777" w:rsidR="003D75F2" w:rsidRDefault="003D75F2" w:rsidP="00B47FE8">
            <w:pPr>
              <w:pStyle w:val="CRCoverPage"/>
              <w:spacing w:after="0"/>
              <w:jc w:val="right"/>
              <w:rPr>
                <w:i/>
                <w:noProof/>
              </w:rPr>
            </w:pPr>
            <w:r>
              <w:rPr>
                <w:i/>
                <w:noProof/>
                <w:sz w:val="14"/>
              </w:rPr>
              <w:t>CR-Form-v11.2</w:t>
            </w:r>
          </w:p>
        </w:tc>
      </w:tr>
      <w:tr w:rsidR="003D75F2" w14:paraId="1543B99D" w14:textId="77777777" w:rsidTr="00B47FE8">
        <w:tc>
          <w:tcPr>
            <w:tcW w:w="9641" w:type="dxa"/>
            <w:gridSpan w:val="9"/>
            <w:tcBorders>
              <w:left w:val="single" w:sz="4" w:space="0" w:color="auto"/>
              <w:right w:val="single" w:sz="4" w:space="0" w:color="auto"/>
            </w:tcBorders>
          </w:tcPr>
          <w:p w14:paraId="583F73A1" w14:textId="77777777" w:rsidR="003D75F2" w:rsidRDefault="003D75F2" w:rsidP="00B47FE8">
            <w:pPr>
              <w:pStyle w:val="CRCoverPage"/>
              <w:spacing w:after="0"/>
              <w:jc w:val="center"/>
              <w:rPr>
                <w:noProof/>
              </w:rPr>
            </w:pPr>
            <w:r>
              <w:rPr>
                <w:b/>
                <w:noProof/>
                <w:sz w:val="32"/>
              </w:rPr>
              <w:t>CHANGE REQUEST</w:t>
            </w:r>
          </w:p>
        </w:tc>
      </w:tr>
      <w:tr w:rsidR="003D75F2" w14:paraId="1119C118" w14:textId="77777777" w:rsidTr="00B47FE8">
        <w:tc>
          <w:tcPr>
            <w:tcW w:w="9641" w:type="dxa"/>
            <w:gridSpan w:val="9"/>
            <w:tcBorders>
              <w:left w:val="single" w:sz="4" w:space="0" w:color="auto"/>
              <w:right w:val="single" w:sz="4" w:space="0" w:color="auto"/>
            </w:tcBorders>
          </w:tcPr>
          <w:p w14:paraId="62347282" w14:textId="77777777" w:rsidR="003D75F2" w:rsidRDefault="003D75F2" w:rsidP="00B47FE8">
            <w:pPr>
              <w:pStyle w:val="CRCoverPage"/>
              <w:spacing w:after="0"/>
              <w:rPr>
                <w:noProof/>
                <w:sz w:val="8"/>
                <w:szCs w:val="8"/>
              </w:rPr>
            </w:pPr>
          </w:p>
        </w:tc>
      </w:tr>
      <w:tr w:rsidR="003D75F2" w14:paraId="0C122F0E" w14:textId="77777777" w:rsidTr="00B47FE8">
        <w:tc>
          <w:tcPr>
            <w:tcW w:w="142" w:type="dxa"/>
            <w:tcBorders>
              <w:left w:val="single" w:sz="4" w:space="0" w:color="auto"/>
            </w:tcBorders>
          </w:tcPr>
          <w:p w14:paraId="24115D5C" w14:textId="77777777" w:rsidR="003D75F2" w:rsidRDefault="003D75F2" w:rsidP="00B47FE8">
            <w:pPr>
              <w:pStyle w:val="CRCoverPage"/>
              <w:spacing w:after="0"/>
              <w:jc w:val="right"/>
              <w:rPr>
                <w:noProof/>
              </w:rPr>
            </w:pPr>
          </w:p>
        </w:tc>
        <w:tc>
          <w:tcPr>
            <w:tcW w:w="2126" w:type="dxa"/>
            <w:shd w:val="pct30" w:color="FFFF00" w:fill="auto"/>
          </w:tcPr>
          <w:p w14:paraId="49374945" w14:textId="47D27814" w:rsidR="003D75F2" w:rsidRDefault="00CE760D" w:rsidP="00B47FE8">
            <w:pPr>
              <w:pStyle w:val="CRCoverPage"/>
              <w:spacing w:after="0"/>
              <w:rPr>
                <w:b/>
                <w:noProof/>
                <w:sz w:val="28"/>
              </w:rPr>
            </w:pPr>
            <w:r>
              <w:rPr>
                <w:b/>
                <w:noProof/>
                <w:sz w:val="28"/>
              </w:rPr>
              <w:t>38.104</w:t>
            </w:r>
          </w:p>
        </w:tc>
        <w:tc>
          <w:tcPr>
            <w:tcW w:w="709" w:type="dxa"/>
          </w:tcPr>
          <w:p w14:paraId="6902B468" w14:textId="77777777" w:rsidR="003D75F2" w:rsidRDefault="003D75F2" w:rsidP="00B47FE8">
            <w:pPr>
              <w:pStyle w:val="CRCoverPage"/>
              <w:spacing w:after="0"/>
              <w:jc w:val="center"/>
              <w:rPr>
                <w:noProof/>
              </w:rPr>
            </w:pPr>
            <w:r>
              <w:rPr>
                <w:b/>
                <w:noProof/>
                <w:sz w:val="28"/>
              </w:rPr>
              <w:t>CR</w:t>
            </w:r>
          </w:p>
        </w:tc>
        <w:tc>
          <w:tcPr>
            <w:tcW w:w="1276" w:type="dxa"/>
            <w:shd w:val="pct30" w:color="FFFF00" w:fill="auto"/>
          </w:tcPr>
          <w:p w14:paraId="27CFD98B" w14:textId="77777777" w:rsidR="003D75F2" w:rsidRDefault="003D75F2" w:rsidP="00B47FE8">
            <w:pPr>
              <w:pStyle w:val="CRCoverPage"/>
              <w:spacing w:after="0"/>
              <w:rPr>
                <w:noProof/>
              </w:rPr>
            </w:pPr>
            <w:r>
              <w:rPr>
                <w:b/>
                <w:noProof/>
                <w:sz w:val="28"/>
              </w:rPr>
              <w:t>CRNum</w:t>
            </w:r>
          </w:p>
        </w:tc>
        <w:tc>
          <w:tcPr>
            <w:tcW w:w="709" w:type="dxa"/>
          </w:tcPr>
          <w:p w14:paraId="6BD96237" w14:textId="77777777" w:rsidR="003D75F2" w:rsidRDefault="003D75F2" w:rsidP="00B47FE8">
            <w:pPr>
              <w:pStyle w:val="CRCoverPage"/>
              <w:tabs>
                <w:tab w:val="right" w:pos="625"/>
              </w:tabs>
              <w:spacing w:after="0"/>
              <w:jc w:val="center"/>
              <w:rPr>
                <w:noProof/>
              </w:rPr>
            </w:pPr>
            <w:r>
              <w:rPr>
                <w:b/>
                <w:bCs/>
                <w:noProof/>
                <w:sz w:val="28"/>
              </w:rPr>
              <w:t>rev</w:t>
            </w:r>
          </w:p>
        </w:tc>
        <w:tc>
          <w:tcPr>
            <w:tcW w:w="425" w:type="dxa"/>
            <w:shd w:val="pct30" w:color="FFFF00" w:fill="auto"/>
          </w:tcPr>
          <w:p w14:paraId="0D99C514" w14:textId="77777777" w:rsidR="003D75F2" w:rsidRDefault="003D75F2" w:rsidP="00B47FE8">
            <w:pPr>
              <w:pStyle w:val="CRCoverPage"/>
              <w:spacing w:after="0"/>
              <w:jc w:val="center"/>
              <w:rPr>
                <w:b/>
                <w:noProof/>
              </w:rPr>
            </w:pPr>
            <w:r>
              <w:rPr>
                <w:b/>
                <w:noProof/>
                <w:sz w:val="32"/>
              </w:rPr>
              <w:t>-</w:t>
            </w:r>
          </w:p>
        </w:tc>
        <w:tc>
          <w:tcPr>
            <w:tcW w:w="2693" w:type="dxa"/>
          </w:tcPr>
          <w:p w14:paraId="5F2A55B9" w14:textId="77777777" w:rsidR="003D75F2" w:rsidRDefault="003D75F2" w:rsidP="00B47FE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62782A7" w14:textId="4A3624AB" w:rsidR="003D75F2" w:rsidRDefault="00CE760D" w:rsidP="00B47FE8">
            <w:pPr>
              <w:pStyle w:val="CRCoverPage"/>
              <w:spacing w:after="0"/>
              <w:jc w:val="center"/>
              <w:rPr>
                <w:noProof/>
              </w:rPr>
            </w:pPr>
            <w:r>
              <w:rPr>
                <w:b/>
                <w:noProof/>
                <w:sz w:val="32"/>
              </w:rPr>
              <w:t>15.3.0</w:t>
            </w:r>
          </w:p>
        </w:tc>
        <w:tc>
          <w:tcPr>
            <w:tcW w:w="143" w:type="dxa"/>
            <w:tcBorders>
              <w:right w:val="single" w:sz="4" w:space="0" w:color="auto"/>
            </w:tcBorders>
          </w:tcPr>
          <w:p w14:paraId="64CC48D0" w14:textId="77777777" w:rsidR="003D75F2" w:rsidRDefault="003D75F2" w:rsidP="00B47FE8">
            <w:pPr>
              <w:pStyle w:val="CRCoverPage"/>
              <w:spacing w:after="0"/>
              <w:rPr>
                <w:noProof/>
              </w:rPr>
            </w:pPr>
          </w:p>
        </w:tc>
      </w:tr>
      <w:tr w:rsidR="003D75F2" w14:paraId="18855758" w14:textId="77777777" w:rsidTr="00B47FE8">
        <w:tc>
          <w:tcPr>
            <w:tcW w:w="9641" w:type="dxa"/>
            <w:gridSpan w:val="9"/>
            <w:tcBorders>
              <w:left w:val="single" w:sz="4" w:space="0" w:color="auto"/>
              <w:right w:val="single" w:sz="4" w:space="0" w:color="auto"/>
            </w:tcBorders>
          </w:tcPr>
          <w:p w14:paraId="30A3D73F" w14:textId="77777777" w:rsidR="003D75F2" w:rsidRDefault="003D75F2" w:rsidP="00B47FE8">
            <w:pPr>
              <w:pStyle w:val="CRCoverPage"/>
              <w:spacing w:after="0"/>
              <w:rPr>
                <w:noProof/>
              </w:rPr>
            </w:pPr>
          </w:p>
        </w:tc>
      </w:tr>
      <w:tr w:rsidR="003D75F2" w14:paraId="65A252E7" w14:textId="77777777" w:rsidTr="00B47FE8">
        <w:tc>
          <w:tcPr>
            <w:tcW w:w="9641" w:type="dxa"/>
            <w:gridSpan w:val="9"/>
            <w:tcBorders>
              <w:top w:val="single" w:sz="4" w:space="0" w:color="auto"/>
            </w:tcBorders>
          </w:tcPr>
          <w:p w14:paraId="4E747B12" w14:textId="77777777" w:rsidR="003D75F2" w:rsidRPr="00F25D98" w:rsidRDefault="003D75F2" w:rsidP="00B47FE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D75F2" w14:paraId="5CC8AAB3" w14:textId="77777777" w:rsidTr="00B47FE8">
        <w:tc>
          <w:tcPr>
            <w:tcW w:w="9641" w:type="dxa"/>
            <w:gridSpan w:val="9"/>
          </w:tcPr>
          <w:p w14:paraId="1F53614E" w14:textId="77777777" w:rsidR="003D75F2" w:rsidRDefault="003D75F2" w:rsidP="00B47FE8">
            <w:pPr>
              <w:pStyle w:val="CRCoverPage"/>
              <w:spacing w:after="0"/>
              <w:rPr>
                <w:noProof/>
                <w:sz w:val="8"/>
                <w:szCs w:val="8"/>
              </w:rPr>
            </w:pPr>
          </w:p>
        </w:tc>
      </w:tr>
    </w:tbl>
    <w:p w14:paraId="19498C2A" w14:textId="77777777" w:rsidR="003D75F2" w:rsidRDefault="003D75F2" w:rsidP="003D75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5F2" w14:paraId="3D50B8B7" w14:textId="77777777" w:rsidTr="00B47FE8">
        <w:tc>
          <w:tcPr>
            <w:tcW w:w="2835" w:type="dxa"/>
          </w:tcPr>
          <w:p w14:paraId="3592F9C1" w14:textId="77777777" w:rsidR="003D75F2" w:rsidRDefault="003D75F2" w:rsidP="00B47FE8">
            <w:pPr>
              <w:pStyle w:val="CRCoverPage"/>
              <w:tabs>
                <w:tab w:val="right" w:pos="2751"/>
              </w:tabs>
              <w:spacing w:after="0"/>
              <w:rPr>
                <w:b/>
                <w:i/>
                <w:noProof/>
              </w:rPr>
            </w:pPr>
            <w:r>
              <w:rPr>
                <w:b/>
                <w:i/>
                <w:noProof/>
              </w:rPr>
              <w:t>Proposed change affects:</w:t>
            </w:r>
          </w:p>
        </w:tc>
        <w:tc>
          <w:tcPr>
            <w:tcW w:w="1418" w:type="dxa"/>
          </w:tcPr>
          <w:p w14:paraId="62843A6D" w14:textId="77777777" w:rsidR="003D75F2" w:rsidRDefault="003D75F2" w:rsidP="00B47F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25539" w14:textId="77777777" w:rsidR="003D75F2" w:rsidRDefault="003D75F2" w:rsidP="00B47FE8">
            <w:pPr>
              <w:pStyle w:val="CRCoverPage"/>
              <w:spacing w:after="0"/>
              <w:jc w:val="center"/>
              <w:rPr>
                <w:b/>
                <w:caps/>
                <w:noProof/>
              </w:rPr>
            </w:pPr>
          </w:p>
        </w:tc>
        <w:tc>
          <w:tcPr>
            <w:tcW w:w="709" w:type="dxa"/>
            <w:tcBorders>
              <w:left w:val="single" w:sz="4" w:space="0" w:color="auto"/>
            </w:tcBorders>
          </w:tcPr>
          <w:p w14:paraId="0B4C1539" w14:textId="77777777" w:rsidR="003D75F2" w:rsidRDefault="003D75F2" w:rsidP="00B47F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6D0F3" w14:textId="77777777" w:rsidR="003D75F2" w:rsidRDefault="003D75F2" w:rsidP="00B47FE8">
            <w:pPr>
              <w:pStyle w:val="CRCoverPage"/>
              <w:spacing w:after="0"/>
              <w:jc w:val="center"/>
              <w:rPr>
                <w:b/>
                <w:caps/>
                <w:noProof/>
              </w:rPr>
            </w:pPr>
          </w:p>
        </w:tc>
        <w:tc>
          <w:tcPr>
            <w:tcW w:w="2126" w:type="dxa"/>
          </w:tcPr>
          <w:p w14:paraId="4C1AB851" w14:textId="77777777" w:rsidR="003D75F2" w:rsidRDefault="003D75F2" w:rsidP="00B47F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DE48D" w14:textId="77777777" w:rsidR="003D75F2" w:rsidRDefault="003D75F2" w:rsidP="00B47FE8">
            <w:pPr>
              <w:pStyle w:val="CRCoverPage"/>
              <w:spacing w:after="0"/>
              <w:jc w:val="center"/>
              <w:rPr>
                <w:b/>
                <w:caps/>
                <w:noProof/>
              </w:rPr>
            </w:pPr>
            <w:r>
              <w:rPr>
                <w:b/>
                <w:caps/>
                <w:noProof/>
              </w:rPr>
              <w:t>X</w:t>
            </w:r>
          </w:p>
        </w:tc>
        <w:tc>
          <w:tcPr>
            <w:tcW w:w="1418" w:type="dxa"/>
            <w:tcBorders>
              <w:left w:val="nil"/>
            </w:tcBorders>
          </w:tcPr>
          <w:p w14:paraId="6DD5D474" w14:textId="77777777" w:rsidR="003D75F2" w:rsidRDefault="003D75F2" w:rsidP="00B47F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612C" w14:textId="77777777" w:rsidR="003D75F2" w:rsidRDefault="003D75F2" w:rsidP="00B47FE8">
            <w:pPr>
              <w:pStyle w:val="CRCoverPage"/>
              <w:spacing w:after="0"/>
              <w:jc w:val="center"/>
              <w:rPr>
                <w:b/>
                <w:bCs/>
                <w:caps/>
                <w:noProof/>
              </w:rPr>
            </w:pPr>
          </w:p>
        </w:tc>
      </w:tr>
    </w:tbl>
    <w:p w14:paraId="5CCB1540" w14:textId="77777777" w:rsidR="003D75F2" w:rsidRDefault="003D75F2" w:rsidP="003D75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D75F2" w14:paraId="4097D87D" w14:textId="77777777" w:rsidTr="00B47FE8">
        <w:tc>
          <w:tcPr>
            <w:tcW w:w="9641" w:type="dxa"/>
            <w:gridSpan w:val="11"/>
          </w:tcPr>
          <w:p w14:paraId="75FB311B" w14:textId="77777777" w:rsidR="003D75F2" w:rsidRDefault="003D75F2" w:rsidP="00B47FE8">
            <w:pPr>
              <w:pStyle w:val="CRCoverPage"/>
              <w:spacing w:after="0"/>
              <w:rPr>
                <w:noProof/>
                <w:sz w:val="8"/>
                <w:szCs w:val="8"/>
              </w:rPr>
            </w:pPr>
          </w:p>
        </w:tc>
      </w:tr>
      <w:tr w:rsidR="003D75F2" w14:paraId="25119F3E" w14:textId="77777777" w:rsidTr="00B47FE8">
        <w:tc>
          <w:tcPr>
            <w:tcW w:w="1843" w:type="dxa"/>
            <w:tcBorders>
              <w:top w:val="single" w:sz="4" w:space="0" w:color="auto"/>
              <w:left w:val="single" w:sz="4" w:space="0" w:color="auto"/>
            </w:tcBorders>
          </w:tcPr>
          <w:p w14:paraId="1C58FAAB" w14:textId="77777777" w:rsidR="003D75F2" w:rsidRDefault="003D75F2" w:rsidP="00B47FE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C9541FF" w14:textId="3EDEF011" w:rsidR="003D75F2" w:rsidRPr="00526CB9" w:rsidRDefault="00CA5989" w:rsidP="00B47FE8">
            <w:pPr>
              <w:pStyle w:val="CRCoverPage"/>
              <w:spacing w:after="0"/>
              <w:ind w:left="100"/>
              <w:rPr>
                <w:rFonts w:eastAsia="等线"/>
                <w:noProof/>
                <w:lang w:eastAsia="zh-CN"/>
              </w:rPr>
            </w:pPr>
            <w:r w:rsidRPr="00CA5989">
              <w:rPr>
                <w:noProof/>
              </w:rPr>
              <w:t xml:space="preserve">Draft </w:t>
            </w:r>
            <w:r w:rsidR="00526CB9">
              <w:rPr>
                <w:rFonts w:hint="eastAsia"/>
                <w:noProof/>
                <w:lang w:eastAsia="zh-CN"/>
              </w:rPr>
              <w:t>CR on PUCCH format2 performance requirement for TS 38.104</w:t>
            </w:r>
          </w:p>
        </w:tc>
      </w:tr>
      <w:tr w:rsidR="003D75F2" w14:paraId="1FF76876" w14:textId="77777777" w:rsidTr="00B47FE8">
        <w:tc>
          <w:tcPr>
            <w:tcW w:w="1843" w:type="dxa"/>
            <w:tcBorders>
              <w:left w:val="single" w:sz="4" w:space="0" w:color="auto"/>
            </w:tcBorders>
          </w:tcPr>
          <w:p w14:paraId="3016CB91" w14:textId="77777777" w:rsidR="003D75F2" w:rsidRDefault="003D75F2" w:rsidP="00B47FE8">
            <w:pPr>
              <w:pStyle w:val="CRCoverPage"/>
              <w:spacing w:after="0"/>
              <w:rPr>
                <w:b/>
                <w:i/>
                <w:noProof/>
                <w:sz w:val="8"/>
                <w:szCs w:val="8"/>
              </w:rPr>
            </w:pPr>
          </w:p>
        </w:tc>
        <w:tc>
          <w:tcPr>
            <w:tcW w:w="7798" w:type="dxa"/>
            <w:gridSpan w:val="10"/>
            <w:tcBorders>
              <w:right w:val="single" w:sz="4" w:space="0" w:color="auto"/>
            </w:tcBorders>
          </w:tcPr>
          <w:p w14:paraId="758C3C6F" w14:textId="77777777" w:rsidR="003D75F2" w:rsidRDefault="003D75F2" w:rsidP="00B47FE8">
            <w:pPr>
              <w:pStyle w:val="CRCoverPage"/>
              <w:spacing w:after="0"/>
              <w:rPr>
                <w:noProof/>
                <w:sz w:val="8"/>
                <w:szCs w:val="8"/>
              </w:rPr>
            </w:pPr>
          </w:p>
        </w:tc>
      </w:tr>
      <w:tr w:rsidR="003D75F2" w14:paraId="03084FBF" w14:textId="77777777" w:rsidTr="00B47FE8">
        <w:tc>
          <w:tcPr>
            <w:tcW w:w="1843" w:type="dxa"/>
            <w:tcBorders>
              <w:left w:val="single" w:sz="4" w:space="0" w:color="auto"/>
            </w:tcBorders>
          </w:tcPr>
          <w:p w14:paraId="716F2D56" w14:textId="77777777" w:rsidR="003D75F2" w:rsidRDefault="003D75F2" w:rsidP="00B47FE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2B3E78" w14:textId="34E3B323" w:rsidR="003D75F2" w:rsidRPr="00526CB9" w:rsidRDefault="00526CB9" w:rsidP="00B47FE8">
            <w:pPr>
              <w:pStyle w:val="CRCoverPage"/>
              <w:spacing w:after="0"/>
              <w:ind w:left="100"/>
              <w:rPr>
                <w:rFonts w:eastAsia="等线"/>
                <w:noProof/>
                <w:lang w:eastAsia="zh-CN"/>
              </w:rPr>
            </w:pPr>
            <w:r>
              <w:rPr>
                <w:rFonts w:eastAsia="等线" w:hint="eastAsia"/>
                <w:noProof/>
                <w:lang w:eastAsia="zh-CN"/>
              </w:rPr>
              <w:t>Samsung</w:t>
            </w:r>
          </w:p>
        </w:tc>
      </w:tr>
      <w:tr w:rsidR="003D75F2" w14:paraId="7AC1F423" w14:textId="77777777" w:rsidTr="00B47FE8">
        <w:tc>
          <w:tcPr>
            <w:tcW w:w="1843" w:type="dxa"/>
            <w:tcBorders>
              <w:left w:val="single" w:sz="4" w:space="0" w:color="auto"/>
            </w:tcBorders>
          </w:tcPr>
          <w:p w14:paraId="70E8172B" w14:textId="77777777" w:rsidR="003D75F2" w:rsidRDefault="003D75F2" w:rsidP="00B47FE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2CDC317" w14:textId="4D2553ED" w:rsidR="003D75F2" w:rsidRPr="00526CB9" w:rsidRDefault="003D75F2" w:rsidP="00B47FE8">
            <w:pPr>
              <w:pStyle w:val="CRCoverPage"/>
              <w:spacing w:after="0"/>
              <w:ind w:left="100"/>
              <w:rPr>
                <w:rFonts w:eastAsia="等线"/>
                <w:noProof/>
                <w:lang w:eastAsia="zh-CN"/>
              </w:rPr>
            </w:pPr>
            <w:r>
              <w:rPr>
                <w:noProof/>
              </w:rPr>
              <w:t>R</w:t>
            </w:r>
            <w:r w:rsidR="00526CB9">
              <w:rPr>
                <w:rFonts w:hint="eastAsia"/>
                <w:noProof/>
                <w:lang w:eastAsia="zh-CN"/>
              </w:rPr>
              <w:t>4</w:t>
            </w:r>
          </w:p>
        </w:tc>
      </w:tr>
      <w:tr w:rsidR="003D75F2" w14:paraId="2A7DFC0F" w14:textId="77777777" w:rsidTr="00B47FE8">
        <w:tc>
          <w:tcPr>
            <w:tcW w:w="1843" w:type="dxa"/>
            <w:tcBorders>
              <w:left w:val="single" w:sz="4" w:space="0" w:color="auto"/>
            </w:tcBorders>
          </w:tcPr>
          <w:p w14:paraId="7DBFD80D" w14:textId="77777777" w:rsidR="003D75F2" w:rsidRDefault="003D75F2" w:rsidP="00B47FE8">
            <w:pPr>
              <w:pStyle w:val="CRCoverPage"/>
              <w:spacing w:after="0"/>
              <w:rPr>
                <w:b/>
                <w:i/>
                <w:noProof/>
                <w:sz w:val="8"/>
                <w:szCs w:val="8"/>
              </w:rPr>
            </w:pPr>
          </w:p>
        </w:tc>
        <w:tc>
          <w:tcPr>
            <w:tcW w:w="7798" w:type="dxa"/>
            <w:gridSpan w:val="10"/>
            <w:tcBorders>
              <w:right w:val="single" w:sz="4" w:space="0" w:color="auto"/>
            </w:tcBorders>
          </w:tcPr>
          <w:p w14:paraId="43D055F2" w14:textId="77777777" w:rsidR="003D75F2" w:rsidRDefault="003D75F2" w:rsidP="00B47FE8">
            <w:pPr>
              <w:pStyle w:val="CRCoverPage"/>
              <w:spacing w:after="0"/>
              <w:rPr>
                <w:noProof/>
                <w:sz w:val="8"/>
                <w:szCs w:val="8"/>
              </w:rPr>
            </w:pPr>
          </w:p>
        </w:tc>
      </w:tr>
      <w:tr w:rsidR="003D75F2" w14:paraId="0877B389" w14:textId="77777777" w:rsidTr="00B47FE8">
        <w:tc>
          <w:tcPr>
            <w:tcW w:w="1843" w:type="dxa"/>
            <w:tcBorders>
              <w:left w:val="single" w:sz="4" w:space="0" w:color="auto"/>
            </w:tcBorders>
          </w:tcPr>
          <w:p w14:paraId="3E3B8871" w14:textId="77777777" w:rsidR="003D75F2" w:rsidRDefault="003D75F2" w:rsidP="00B47FE8">
            <w:pPr>
              <w:pStyle w:val="CRCoverPage"/>
              <w:tabs>
                <w:tab w:val="right" w:pos="1759"/>
              </w:tabs>
              <w:spacing w:after="0"/>
              <w:rPr>
                <w:b/>
                <w:i/>
                <w:noProof/>
              </w:rPr>
            </w:pPr>
            <w:r>
              <w:rPr>
                <w:b/>
                <w:i/>
                <w:noProof/>
              </w:rPr>
              <w:t>Work item code:</w:t>
            </w:r>
          </w:p>
        </w:tc>
        <w:tc>
          <w:tcPr>
            <w:tcW w:w="3260" w:type="dxa"/>
            <w:gridSpan w:val="5"/>
            <w:shd w:val="pct30" w:color="FFFF00" w:fill="auto"/>
          </w:tcPr>
          <w:p w14:paraId="0CEE2B59" w14:textId="31E0B3F9" w:rsidR="003D75F2" w:rsidRDefault="00CE760D" w:rsidP="00B47FE8">
            <w:pPr>
              <w:pStyle w:val="CRCoverPage"/>
              <w:spacing w:after="0"/>
              <w:ind w:left="100"/>
              <w:rPr>
                <w:noProof/>
              </w:rPr>
            </w:pPr>
            <w:r w:rsidRPr="00CE760D">
              <w:rPr>
                <w:noProof/>
              </w:rPr>
              <w:t>NR_newRAT-Perf</w:t>
            </w:r>
          </w:p>
        </w:tc>
        <w:tc>
          <w:tcPr>
            <w:tcW w:w="994" w:type="dxa"/>
            <w:gridSpan w:val="2"/>
            <w:tcBorders>
              <w:left w:val="nil"/>
            </w:tcBorders>
          </w:tcPr>
          <w:p w14:paraId="2801B612" w14:textId="77777777" w:rsidR="003D75F2" w:rsidRDefault="003D75F2" w:rsidP="00B47FE8">
            <w:pPr>
              <w:pStyle w:val="CRCoverPage"/>
              <w:spacing w:after="0"/>
              <w:ind w:right="100"/>
              <w:rPr>
                <w:noProof/>
              </w:rPr>
            </w:pPr>
          </w:p>
        </w:tc>
        <w:tc>
          <w:tcPr>
            <w:tcW w:w="1417" w:type="dxa"/>
            <w:gridSpan w:val="2"/>
            <w:tcBorders>
              <w:left w:val="nil"/>
            </w:tcBorders>
          </w:tcPr>
          <w:p w14:paraId="64B2A7FA" w14:textId="77777777" w:rsidR="003D75F2" w:rsidRDefault="003D75F2" w:rsidP="00B47F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E3210D" w14:textId="4456AFC5" w:rsidR="003D75F2" w:rsidRPr="00526CB9" w:rsidRDefault="00CE760D" w:rsidP="00B47FE8">
            <w:pPr>
              <w:pStyle w:val="CRCoverPage"/>
              <w:spacing w:after="0"/>
              <w:ind w:left="100"/>
              <w:rPr>
                <w:rFonts w:eastAsia="等线"/>
                <w:noProof/>
                <w:lang w:eastAsia="zh-CN"/>
              </w:rPr>
            </w:pPr>
            <w:r>
              <w:rPr>
                <w:noProof/>
              </w:rPr>
              <w:t>2018-</w:t>
            </w:r>
            <w:r w:rsidR="00CA5989">
              <w:rPr>
                <w:noProof/>
              </w:rPr>
              <w:t>1</w:t>
            </w:r>
            <w:r w:rsidR="002B30DB">
              <w:rPr>
                <w:rFonts w:hint="eastAsia"/>
                <w:noProof/>
                <w:lang w:eastAsia="zh-CN"/>
              </w:rPr>
              <w:t>1-</w:t>
            </w:r>
            <w:r w:rsidR="00526CB9">
              <w:rPr>
                <w:rFonts w:hint="eastAsia"/>
                <w:noProof/>
                <w:lang w:eastAsia="zh-CN"/>
              </w:rPr>
              <w:t>2</w:t>
            </w:r>
          </w:p>
        </w:tc>
      </w:tr>
      <w:tr w:rsidR="003D75F2" w14:paraId="62D8C3FD" w14:textId="77777777" w:rsidTr="00B47FE8">
        <w:tc>
          <w:tcPr>
            <w:tcW w:w="1843" w:type="dxa"/>
            <w:tcBorders>
              <w:left w:val="single" w:sz="4" w:space="0" w:color="auto"/>
            </w:tcBorders>
          </w:tcPr>
          <w:p w14:paraId="732F5101" w14:textId="77777777" w:rsidR="003D75F2" w:rsidRDefault="003D75F2" w:rsidP="00B47FE8">
            <w:pPr>
              <w:pStyle w:val="CRCoverPage"/>
              <w:spacing w:after="0"/>
              <w:rPr>
                <w:b/>
                <w:i/>
                <w:noProof/>
                <w:sz w:val="8"/>
                <w:szCs w:val="8"/>
              </w:rPr>
            </w:pPr>
          </w:p>
        </w:tc>
        <w:tc>
          <w:tcPr>
            <w:tcW w:w="1560" w:type="dxa"/>
            <w:gridSpan w:val="4"/>
          </w:tcPr>
          <w:p w14:paraId="79438314" w14:textId="77777777" w:rsidR="003D75F2" w:rsidRDefault="003D75F2" w:rsidP="00B47FE8">
            <w:pPr>
              <w:pStyle w:val="CRCoverPage"/>
              <w:spacing w:after="0"/>
              <w:rPr>
                <w:noProof/>
                <w:sz w:val="8"/>
                <w:szCs w:val="8"/>
              </w:rPr>
            </w:pPr>
          </w:p>
        </w:tc>
        <w:tc>
          <w:tcPr>
            <w:tcW w:w="2694" w:type="dxa"/>
            <w:gridSpan w:val="3"/>
          </w:tcPr>
          <w:p w14:paraId="2E088FE0" w14:textId="77777777" w:rsidR="003D75F2" w:rsidRDefault="003D75F2" w:rsidP="00B47FE8">
            <w:pPr>
              <w:pStyle w:val="CRCoverPage"/>
              <w:spacing w:after="0"/>
              <w:rPr>
                <w:noProof/>
                <w:sz w:val="8"/>
                <w:szCs w:val="8"/>
              </w:rPr>
            </w:pPr>
          </w:p>
        </w:tc>
        <w:tc>
          <w:tcPr>
            <w:tcW w:w="1417" w:type="dxa"/>
            <w:gridSpan w:val="2"/>
          </w:tcPr>
          <w:p w14:paraId="198456B9" w14:textId="77777777" w:rsidR="003D75F2" w:rsidRDefault="003D75F2" w:rsidP="00B47FE8">
            <w:pPr>
              <w:pStyle w:val="CRCoverPage"/>
              <w:spacing w:after="0"/>
              <w:rPr>
                <w:noProof/>
                <w:sz w:val="8"/>
                <w:szCs w:val="8"/>
              </w:rPr>
            </w:pPr>
          </w:p>
        </w:tc>
        <w:tc>
          <w:tcPr>
            <w:tcW w:w="2127" w:type="dxa"/>
            <w:tcBorders>
              <w:right w:val="single" w:sz="4" w:space="0" w:color="auto"/>
            </w:tcBorders>
          </w:tcPr>
          <w:p w14:paraId="04FFC297" w14:textId="77777777" w:rsidR="003D75F2" w:rsidRDefault="003D75F2" w:rsidP="00B47FE8">
            <w:pPr>
              <w:pStyle w:val="CRCoverPage"/>
              <w:spacing w:after="0"/>
              <w:rPr>
                <w:noProof/>
                <w:sz w:val="8"/>
                <w:szCs w:val="8"/>
              </w:rPr>
            </w:pPr>
          </w:p>
        </w:tc>
      </w:tr>
      <w:tr w:rsidR="003D75F2" w14:paraId="0F9DA93C" w14:textId="77777777" w:rsidTr="00B47FE8">
        <w:trPr>
          <w:cantSplit/>
        </w:trPr>
        <w:tc>
          <w:tcPr>
            <w:tcW w:w="1843" w:type="dxa"/>
            <w:tcBorders>
              <w:left w:val="single" w:sz="4" w:space="0" w:color="auto"/>
            </w:tcBorders>
          </w:tcPr>
          <w:p w14:paraId="30E3B666" w14:textId="77777777" w:rsidR="003D75F2" w:rsidRDefault="003D75F2" w:rsidP="00B47FE8">
            <w:pPr>
              <w:pStyle w:val="CRCoverPage"/>
              <w:tabs>
                <w:tab w:val="right" w:pos="1759"/>
              </w:tabs>
              <w:spacing w:after="0"/>
              <w:rPr>
                <w:b/>
                <w:i/>
                <w:noProof/>
              </w:rPr>
            </w:pPr>
            <w:r>
              <w:rPr>
                <w:b/>
                <w:i/>
                <w:noProof/>
              </w:rPr>
              <w:t>Category:</w:t>
            </w:r>
          </w:p>
        </w:tc>
        <w:tc>
          <w:tcPr>
            <w:tcW w:w="425" w:type="dxa"/>
            <w:shd w:val="pct30" w:color="FFFF00" w:fill="auto"/>
          </w:tcPr>
          <w:p w14:paraId="2AD939B4" w14:textId="443F436C" w:rsidR="003D75F2" w:rsidRDefault="00CE760D" w:rsidP="00B47FE8">
            <w:pPr>
              <w:pStyle w:val="CRCoverPage"/>
              <w:spacing w:after="0"/>
              <w:ind w:left="100"/>
              <w:rPr>
                <w:b/>
                <w:noProof/>
              </w:rPr>
            </w:pPr>
            <w:r>
              <w:rPr>
                <w:b/>
                <w:noProof/>
              </w:rPr>
              <w:t>B</w:t>
            </w:r>
          </w:p>
        </w:tc>
        <w:tc>
          <w:tcPr>
            <w:tcW w:w="3829" w:type="dxa"/>
            <w:gridSpan w:val="6"/>
            <w:tcBorders>
              <w:left w:val="nil"/>
            </w:tcBorders>
          </w:tcPr>
          <w:p w14:paraId="6A876F47" w14:textId="77777777" w:rsidR="003D75F2" w:rsidRDefault="003D75F2" w:rsidP="00B47FE8">
            <w:pPr>
              <w:pStyle w:val="CRCoverPage"/>
              <w:spacing w:after="0"/>
              <w:rPr>
                <w:noProof/>
              </w:rPr>
            </w:pPr>
          </w:p>
        </w:tc>
        <w:tc>
          <w:tcPr>
            <w:tcW w:w="1417" w:type="dxa"/>
            <w:gridSpan w:val="2"/>
            <w:tcBorders>
              <w:left w:val="nil"/>
            </w:tcBorders>
          </w:tcPr>
          <w:p w14:paraId="68C4DC2B" w14:textId="77777777" w:rsidR="003D75F2" w:rsidRDefault="003D75F2" w:rsidP="00B47F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3F549B" w14:textId="59484300" w:rsidR="003D75F2" w:rsidRDefault="003D75F2" w:rsidP="00B47FE8">
            <w:pPr>
              <w:pStyle w:val="CRCoverPage"/>
              <w:spacing w:after="0"/>
              <w:ind w:left="100"/>
              <w:rPr>
                <w:noProof/>
              </w:rPr>
            </w:pPr>
            <w:r>
              <w:rPr>
                <w:noProof/>
              </w:rPr>
              <w:t>Rel-</w:t>
            </w:r>
            <w:r w:rsidR="00CE760D">
              <w:rPr>
                <w:noProof/>
              </w:rPr>
              <w:t>15</w:t>
            </w:r>
          </w:p>
        </w:tc>
      </w:tr>
      <w:tr w:rsidR="003D75F2" w14:paraId="18E54EDB" w14:textId="77777777" w:rsidTr="00B47FE8">
        <w:tc>
          <w:tcPr>
            <w:tcW w:w="1843" w:type="dxa"/>
            <w:tcBorders>
              <w:left w:val="single" w:sz="4" w:space="0" w:color="auto"/>
              <w:bottom w:val="single" w:sz="4" w:space="0" w:color="auto"/>
            </w:tcBorders>
          </w:tcPr>
          <w:p w14:paraId="2E721DFE" w14:textId="77777777" w:rsidR="003D75F2" w:rsidRDefault="003D75F2" w:rsidP="00B47FE8">
            <w:pPr>
              <w:pStyle w:val="CRCoverPage"/>
              <w:spacing w:after="0"/>
              <w:rPr>
                <w:b/>
                <w:i/>
                <w:noProof/>
              </w:rPr>
            </w:pPr>
          </w:p>
        </w:tc>
        <w:tc>
          <w:tcPr>
            <w:tcW w:w="4678" w:type="dxa"/>
            <w:gridSpan w:val="8"/>
            <w:tcBorders>
              <w:bottom w:val="single" w:sz="4" w:space="0" w:color="auto"/>
            </w:tcBorders>
          </w:tcPr>
          <w:p w14:paraId="6AF55FC7" w14:textId="77777777" w:rsidR="003D75F2" w:rsidRDefault="003D75F2" w:rsidP="00B47F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85292" w14:textId="77777777" w:rsidR="003D75F2" w:rsidRDefault="003D75F2" w:rsidP="00B47FE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349FDA" w14:textId="77777777" w:rsidR="003D75F2" w:rsidRPr="007C2097" w:rsidRDefault="003D75F2" w:rsidP="00B47F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75F2" w14:paraId="6A7A2E3A" w14:textId="77777777" w:rsidTr="00B47FE8">
        <w:tc>
          <w:tcPr>
            <w:tcW w:w="1843" w:type="dxa"/>
          </w:tcPr>
          <w:p w14:paraId="300EE72D" w14:textId="77777777" w:rsidR="003D75F2" w:rsidRDefault="003D75F2" w:rsidP="00B47FE8">
            <w:pPr>
              <w:pStyle w:val="CRCoverPage"/>
              <w:spacing w:after="0"/>
              <w:rPr>
                <w:b/>
                <w:i/>
                <w:noProof/>
                <w:sz w:val="8"/>
                <w:szCs w:val="8"/>
              </w:rPr>
            </w:pPr>
          </w:p>
        </w:tc>
        <w:tc>
          <w:tcPr>
            <w:tcW w:w="7798" w:type="dxa"/>
            <w:gridSpan w:val="10"/>
          </w:tcPr>
          <w:p w14:paraId="46C764FE" w14:textId="77777777" w:rsidR="003D75F2" w:rsidRDefault="003D75F2" w:rsidP="00B47FE8">
            <w:pPr>
              <w:pStyle w:val="CRCoverPage"/>
              <w:spacing w:after="0"/>
              <w:rPr>
                <w:noProof/>
                <w:sz w:val="8"/>
                <w:szCs w:val="8"/>
              </w:rPr>
            </w:pPr>
          </w:p>
        </w:tc>
      </w:tr>
      <w:tr w:rsidR="00CA5989" w14:paraId="3DCBAF41" w14:textId="77777777" w:rsidTr="00B47FE8">
        <w:tc>
          <w:tcPr>
            <w:tcW w:w="2268" w:type="dxa"/>
            <w:gridSpan w:val="2"/>
            <w:tcBorders>
              <w:top w:val="single" w:sz="4" w:space="0" w:color="auto"/>
              <w:left w:val="single" w:sz="4" w:space="0" w:color="auto"/>
            </w:tcBorders>
          </w:tcPr>
          <w:p w14:paraId="6C4C4B9F" w14:textId="77777777" w:rsidR="00CA5989" w:rsidRDefault="00CA5989" w:rsidP="00CA598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FE09D3" w14:textId="2554721B" w:rsidR="00CA5989" w:rsidRPr="00526CB9" w:rsidRDefault="00526CB9" w:rsidP="00CA5989">
            <w:pPr>
              <w:pStyle w:val="CRCoverPage"/>
              <w:spacing w:after="0"/>
              <w:ind w:left="100"/>
              <w:rPr>
                <w:rFonts w:eastAsia="等线"/>
                <w:lang w:eastAsia="zh-CN"/>
              </w:rPr>
            </w:pPr>
            <w:r>
              <w:rPr>
                <w:rFonts w:hint="eastAsia"/>
                <w:lang w:eastAsia="zh-CN"/>
              </w:rPr>
              <w:t>PUCCH format 2 performance requirements should be introduced for NR</w:t>
            </w:r>
          </w:p>
        </w:tc>
      </w:tr>
      <w:tr w:rsidR="00CA5989" w14:paraId="5B68D889" w14:textId="77777777" w:rsidTr="00B47FE8">
        <w:tc>
          <w:tcPr>
            <w:tcW w:w="2268" w:type="dxa"/>
            <w:gridSpan w:val="2"/>
            <w:tcBorders>
              <w:left w:val="single" w:sz="4" w:space="0" w:color="auto"/>
            </w:tcBorders>
          </w:tcPr>
          <w:p w14:paraId="4A0F3504" w14:textId="77777777" w:rsidR="00CA5989" w:rsidRDefault="00CA5989" w:rsidP="00CA5989">
            <w:pPr>
              <w:pStyle w:val="CRCoverPage"/>
              <w:spacing w:after="0"/>
              <w:rPr>
                <w:b/>
                <w:i/>
                <w:noProof/>
                <w:sz w:val="8"/>
                <w:szCs w:val="8"/>
              </w:rPr>
            </w:pPr>
          </w:p>
        </w:tc>
        <w:tc>
          <w:tcPr>
            <w:tcW w:w="7373" w:type="dxa"/>
            <w:gridSpan w:val="9"/>
            <w:tcBorders>
              <w:right w:val="single" w:sz="4" w:space="0" w:color="auto"/>
            </w:tcBorders>
          </w:tcPr>
          <w:p w14:paraId="4471C394" w14:textId="77777777" w:rsidR="00CA5989" w:rsidRDefault="00CA5989" w:rsidP="00CA5989">
            <w:pPr>
              <w:pStyle w:val="CRCoverPage"/>
              <w:spacing w:after="0"/>
              <w:rPr>
                <w:sz w:val="8"/>
                <w:szCs w:val="8"/>
              </w:rPr>
            </w:pPr>
          </w:p>
        </w:tc>
      </w:tr>
      <w:tr w:rsidR="00CA5989" w14:paraId="3FBE4C34" w14:textId="77777777" w:rsidTr="00B47FE8">
        <w:tc>
          <w:tcPr>
            <w:tcW w:w="2268" w:type="dxa"/>
            <w:gridSpan w:val="2"/>
            <w:tcBorders>
              <w:left w:val="single" w:sz="4" w:space="0" w:color="auto"/>
            </w:tcBorders>
          </w:tcPr>
          <w:p w14:paraId="6047DC74" w14:textId="77777777" w:rsidR="00CA5989" w:rsidRDefault="00CA5989" w:rsidP="00CA598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FE1426E" w14:textId="44473A7E" w:rsidR="00CA5989" w:rsidRPr="00526CB9" w:rsidRDefault="00526CB9" w:rsidP="00526CB9">
            <w:pPr>
              <w:pStyle w:val="CRCoverPage"/>
              <w:spacing w:after="0"/>
              <w:ind w:left="100"/>
              <w:rPr>
                <w:rFonts w:eastAsia="等线"/>
                <w:noProof/>
                <w:lang w:eastAsia="zh-CN"/>
              </w:rPr>
            </w:pPr>
            <w:r>
              <w:rPr>
                <w:rFonts w:hint="eastAsia"/>
                <w:noProof/>
                <w:lang w:eastAsia="zh-CN"/>
              </w:rPr>
              <w:t>Added PUCCH format 2 performance requirements in Chapters 8 and 11</w:t>
            </w:r>
          </w:p>
        </w:tc>
      </w:tr>
      <w:tr w:rsidR="00CA5989" w14:paraId="06E4E8E1" w14:textId="77777777" w:rsidTr="00B47FE8">
        <w:tc>
          <w:tcPr>
            <w:tcW w:w="2268" w:type="dxa"/>
            <w:gridSpan w:val="2"/>
            <w:tcBorders>
              <w:left w:val="single" w:sz="4" w:space="0" w:color="auto"/>
            </w:tcBorders>
          </w:tcPr>
          <w:p w14:paraId="027E435B" w14:textId="77777777" w:rsidR="00CA5989" w:rsidRDefault="00CA5989" w:rsidP="00CA5989">
            <w:pPr>
              <w:pStyle w:val="CRCoverPage"/>
              <w:spacing w:after="0"/>
              <w:rPr>
                <w:b/>
                <w:i/>
                <w:noProof/>
                <w:sz w:val="8"/>
                <w:szCs w:val="8"/>
              </w:rPr>
            </w:pPr>
          </w:p>
        </w:tc>
        <w:tc>
          <w:tcPr>
            <w:tcW w:w="7373" w:type="dxa"/>
            <w:gridSpan w:val="9"/>
            <w:tcBorders>
              <w:right w:val="single" w:sz="4" w:space="0" w:color="auto"/>
            </w:tcBorders>
          </w:tcPr>
          <w:p w14:paraId="40EAB314" w14:textId="77777777" w:rsidR="00CA5989" w:rsidRDefault="00CA5989" w:rsidP="00CA5989">
            <w:pPr>
              <w:pStyle w:val="CRCoverPage"/>
              <w:spacing w:after="0"/>
              <w:rPr>
                <w:sz w:val="8"/>
                <w:szCs w:val="8"/>
              </w:rPr>
            </w:pPr>
          </w:p>
        </w:tc>
      </w:tr>
      <w:tr w:rsidR="00CA5989" w14:paraId="024D584A" w14:textId="77777777" w:rsidTr="00B47FE8">
        <w:tc>
          <w:tcPr>
            <w:tcW w:w="2268" w:type="dxa"/>
            <w:gridSpan w:val="2"/>
            <w:tcBorders>
              <w:left w:val="single" w:sz="4" w:space="0" w:color="auto"/>
              <w:bottom w:val="single" w:sz="4" w:space="0" w:color="auto"/>
            </w:tcBorders>
          </w:tcPr>
          <w:p w14:paraId="16C6A55B" w14:textId="77777777" w:rsidR="00CA5989" w:rsidRDefault="00CA5989" w:rsidP="00CA598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C24E93" w14:textId="627EA8B5" w:rsidR="00CA5989" w:rsidRDefault="00526CB9" w:rsidP="00CA5989">
            <w:pPr>
              <w:pStyle w:val="CRCoverPage"/>
              <w:spacing w:after="0"/>
              <w:ind w:left="100"/>
              <w:rPr>
                <w:lang w:eastAsia="zh-CN"/>
              </w:rPr>
            </w:pPr>
            <w:r>
              <w:rPr>
                <w:rFonts w:hint="eastAsia"/>
                <w:lang w:eastAsia="zh-CN"/>
              </w:rPr>
              <w:t xml:space="preserve">PUCCH format 2 performance </w:t>
            </w:r>
            <w:r w:rsidR="003C6CB0">
              <w:rPr>
                <w:lang w:eastAsia="zh-CN"/>
              </w:rPr>
              <w:t>cannot</w:t>
            </w:r>
            <w:r>
              <w:rPr>
                <w:rFonts w:hint="eastAsia"/>
                <w:lang w:eastAsia="zh-CN"/>
              </w:rPr>
              <w:t xml:space="preserve"> be verified</w:t>
            </w:r>
          </w:p>
        </w:tc>
      </w:tr>
      <w:tr w:rsidR="00CA5989" w14:paraId="5368004F" w14:textId="77777777" w:rsidTr="00B47FE8">
        <w:tc>
          <w:tcPr>
            <w:tcW w:w="2268" w:type="dxa"/>
            <w:gridSpan w:val="2"/>
          </w:tcPr>
          <w:p w14:paraId="6C40BE29" w14:textId="77777777" w:rsidR="00CA5989" w:rsidRDefault="00CA5989" w:rsidP="00CA5989">
            <w:pPr>
              <w:pStyle w:val="CRCoverPage"/>
              <w:spacing w:after="0"/>
              <w:rPr>
                <w:b/>
                <w:i/>
                <w:noProof/>
                <w:sz w:val="8"/>
                <w:szCs w:val="8"/>
              </w:rPr>
            </w:pPr>
          </w:p>
        </w:tc>
        <w:tc>
          <w:tcPr>
            <w:tcW w:w="7373" w:type="dxa"/>
            <w:gridSpan w:val="9"/>
          </w:tcPr>
          <w:p w14:paraId="0ACC1C58" w14:textId="77777777" w:rsidR="00CA5989" w:rsidRDefault="00CA5989" w:rsidP="00CA5989">
            <w:pPr>
              <w:pStyle w:val="CRCoverPage"/>
              <w:spacing w:after="0"/>
              <w:rPr>
                <w:noProof/>
                <w:sz w:val="8"/>
                <w:szCs w:val="8"/>
              </w:rPr>
            </w:pPr>
          </w:p>
        </w:tc>
      </w:tr>
      <w:tr w:rsidR="00CA5989" w14:paraId="3C054FDE" w14:textId="77777777" w:rsidTr="00B47FE8">
        <w:tc>
          <w:tcPr>
            <w:tcW w:w="2268" w:type="dxa"/>
            <w:gridSpan w:val="2"/>
            <w:tcBorders>
              <w:top w:val="single" w:sz="4" w:space="0" w:color="auto"/>
              <w:left w:val="single" w:sz="4" w:space="0" w:color="auto"/>
            </w:tcBorders>
          </w:tcPr>
          <w:p w14:paraId="57E0B435" w14:textId="77777777" w:rsidR="00CA5989" w:rsidRDefault="00CA5989" w:rsidP="00CA598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26E4977" w14:textId="2B017E51" w:rsidR="00CA5989" w:rsidRPr="00D32BEE" w:rsidRDefault="00B73C05" w:rsidP="00CA5989">
            <w:pPr>
              <w:pStyle w:val="CRCoverPage"/>
              <w:spacing w:after="0"/>
              <w:ind w:left="100"/>
              <w:rPr>
                <w:rFonts w:eastAsia="等线"/>
                <w:noProof/>
                <w:lang w:eastAsia="zh-CN"/>
              </w:rPr>
            </w:pPr>
            <w:r>
              <w:rPr>
                <w:noProof/>
              </w:rPr>
              <w:t>8</w:t>
            </w:r>
            <w:r w:rsidR="00D32BEE">
              <w:rPr>
                <w:rFonts w:hint="eastAsia"/>
                <w:noProof/>
                <w:lang w:eastAsia="zh-CN"/>
              </w:rPr>
              <w:t xml:space="preserve">.3.4, </w:t>
            </w:r>
            <w:r w:rsidR="003C6CB0">
              <w:rPr>
                <w:rFonts w:hint="eastAsia"/>
                <w:noProof/>
                <w:lang w:eastAsia="zh-CN"/>
              </w:rPr>
              <w:t>11.3.</w:t>
            </w:r>
            <w:r w:rsidR="00D32BEE">
              <w:rPr>
                <w:rFonts w:hint="eastAsia"/>
                <w:noProof/>
                <w:lang w:eastAsia="zh-CN"/>
              </w:rPr>
              <w:t>1.4 and 11.3.2.4</w:t>
            </w:r>
          </w:p>
        </w:tc>
      </w:tr>
      <w:tr w:rsidR="00CA5989" w14:paraId="1D638B2E" w14:textId="77777777" w:rsidTr="00B47FE8">
        <w:tc>
          <w:tcPr>
            <w:tcW w:w="2268" w:type="dxa"/>
            <w:gridSpan w:val="2"/>
            <w:tcBorders>
              <w:left w:val="single" w:sz="4" w:space="0" w:color="auto"/>
            </w:tcBorders>
          </w:tcPr>
          <w:p w14:paraId="32D5D83B" w14:textId="77777777" w:rsidR="00CA5989" w:rsidRDefault="00CA5989" w:rsidP="00CA5989">
            <w:pPr>
              <w:pStyle w:val="CRCoverPage"/>
              <w:spacing w:after="0"/>
              <w:rPr>
                <w:b/>
                <w:i/>
                <w:noProof/>
                <w:sz w:val="8"/>
                <w:szCs w:val="8"/>
              </w:rPr>
            </w:pPr>
          </w:p>
        </w:tc>
        <w:tc>
          <w:tcPr>
            <w:tcW w:w="7373" w:type="dxa"/>
            <w:gridSpan w:val="9"/>
            <w:tcBorders>
              <w:right w:val="single" w:sz="4" w:space="0" w:color="auto"/>
            </w:tcBorders>
          </w:tcPr>
          <w:p w14:paraId="50D52E71" w14:textId="77777777" w:rsidR="00CA5989" w:rsidRDefault="00CA5989" w:rsidP="00CA5989">
            <w:pPr>
              <w:pStyle w:val="CRCoverPage"/>
              <w:spacing w:after="0"/>
              <w:rPr>
                <w:noProof/>
                <w:sz w:val="8"/>
                <w:szCs w:val="8"/>
              </w:rPr>
            </w:pPr>
          </w:p>
        </w:tc>
      </w:tr>
      <w:tr w:rsidR="00CA5989" w14:paraId="5762C5D7" w14:textId="77777777" w:rsidTr="00B47FE8">
        <w:tc>
          <w:tcPr>
            <w:tcW w:w="2268" w:type="dxa"/>
            <w:gridSpan w:val="2"/>
            <w:tcBorders>
              <w:left w:val="single" w:sz="4" w:space="0" w:color="auto"/>
            </w:tcBorders>
          </w:tcPr>
          <w:p w14:paraId="0EDF2D4B" w14:textId="77777777" w:rsidR="00CA5989" w:rsidRDefault="00CA5989" w:rsidP="00CA5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957F6" w14:textId="77777777" w:rsidR="00CA5989" w:rsidRDefault="00CA5989" w:rsidP="00CA59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03750" w14:textId="77777777" w:rsidR="00CA5989" w:rsidRDefault="00CA5989" w:rsidP="00CA5989">
            <w:pPr>
              <w:pStyle w:val="CRCoverPage"/>
              <w:spacing w:after="0"/>
              <w:jc w:val="center"/>
              <w:rPr>
                <w:b/>
                <w:caps/>
                <w:noProof/>
              </w:rPr>
            </w:pPr>
            <w:r>
              <w:rPr>
                <w:b/>
                <w:caps/>
                <w:noProof/>
              </w:rPr>
              <w:t>N</w:t>
            </w:r>
          </w:p>
        </w:tc>
        <w:tc>
          <w:tcPr>
            <w:tcW w:w="2977" w:type="dxa"/>
            <w:gridSpan w:val="3"/>
          </w:tcPr>
          <w:p w14:paraId="14269B5B" w14:textId="77777777" w:rsidR="00CA5989" w:rsidRDefault="00CA5989" w:rsidP="00CA598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822BABE" w14:textId="77777777" w:rsidR="00CA5989" w:rsidRDefault="00CA5989" w:rsidP="00CA5989">
            <w:pPr>
              <w:pStyle w:val="CRCoverPage"/>
              <w:spacing w:after="0"/>
              <w:ind w:left="99"/>
              <w:rPr>
                <w:noProof/>
              </w:rPr>
            </w:pPr>
          </w:p>
        </w:tc>
      </w:tr>
      <w:tr w:rsidR="00CA5989" w14:paraId="44222E51" w14:textId="77777777" w:rsidTr="00B47FE8">
        <w:tc>
          <w:tcPr>
            <w:tcW w:w="2268" w:type="dxa"/>
            <w:gridSpan w:val="2"/>
            <w:tcBorders>
              <w:left w:val="single" w:sz="4" w:space="0" w:color="auto"/>
            </w:tcBorders>
          </w:tcPr>
          <w:p w14:paraId="034CB980" w14:textId="77777777" w:rsidR="00CA5989" w:rsidRDefault="00CA5989" w:rsidP="00CA59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528A9" w14:textId="77777777" w:rsidR="00CA5989"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5A7F8" w14:textId="06E6CDE6" w:rsidR="00CA5989" w:rsidRDefault="00CA5989" w:rsidP="00CA5989">
            <w:pPr>
              <w:pStyle w:val="CRCoverPage"/>
              <w:spacing w:after="0"/>
              <w:jc w:val="center"/>
              <w:rPr>
                <w:b/>
                <w:caps/>
                <w:noProof/>
              </w:rPr>
            </w:pPr>
            <w:r>
              <w:rPr>
                <w:b/>
                <w:caps/>
                <w:noProof/>
              </w:rPr>
              <w:t>X</w:t>
            </w:r>
          </w:p>
        </w:tc>
        <w:tc>
          <w:tcPr>
            <w:tcW w:w="2977" w:type="dxa"/>
            <w:gridSpan w:val="3"/>
          </w:tcPr>
          <w:p w14:paraId="4C29DE5D" w14:textId="77777777" w:rsidR="00CA5989" w:rsidRDefault="00CA5989" w:rsidP="00CA598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D4466A1" w14:textId="77777777" w:rsidR="00CA5989" w:rsidRDefault="00CA5989" w:rsidP="00CA5989">
            <w:pPr>
              <w:pStyle w:val="CRCoverPage"/>
              <w:spacing w:after="0"/>
              <w:ind w:left="99"/>
              <w:rPr>
                <w:noProof/>
              </w:rPr>
            </w:pPr>
            <w:r>
              <w:rPr>
                <w:noProof/>
              </w:rPr>
              <w:t xml:space="preserve">TS/TR ... CR ... </w:t>
            </w:r>
          </w:p>
        </w:tc>
      </w:tr>
      <w:tr w:rsidR="00CA5989" w14:paraId="17118CB9" w14:textId="77777777" w:rsidTr="00B47FE8">
        <w:tc>
          <w:tcPr>
            <w:tcW w:w="2268" w:type="dxa"/>
            <w:gridSpan w:val="2"/>
            <w:tcBorders>
              <w:left w:val="single" w:sz="4" w:space="0" w:color="auto"/>
            </w:tcBorders>
          </w:tcPr>
          <w:p w14:paraId="6E57AEC4" w14:textId="77777777" w:rsidR="00CA5989" w:rsidRDefault="00CA5989" w:rsidP="00CA59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D89123" w14:textId="4FB823D8" w:rsidR="00CA5989" w:rsidRDefault="00612B09" w:rsidP="00CA598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4AFF9" w14:textId="6643E38B" w:rsidR="00CA5989" w:rsidRPr="00612B09" w:rsidRDefault="00CA5989" w:rsidP="00CA5989">
            <w:pPr>
              <w:pStyle w:val="CRCoverPage"/>
              <w:spacing w:after="0"/>
              <w:jc w:val="center"/>
              <w:rPr>
                <w:rFonts w:eastAsia="等线"/>
                <w:b/>
                <w:caps/>
                <w:noProof/>
                <w:lang w:eastAsia="zh-CN"/>
              </w:rPr>
            </w:pPr>
          </w:p>
        </w:tc>
        <w:tc>
          <w:tcPr>
            <w:tcW w:w="2977" w:type="dxa"/>
            <w:gridSpan w:val="3"/>
          </w:tcPr>
          <w:p w14:paraId="2D1FCF81" w14:textId="77777777" w:rsidR="00CA5989" w:rsidRDefault="00CA5989" w:rsidP="00CA598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85F01" w14:textId="0F86D354" w:rsidR="00CA5989" w:rsidRPr="006E1D23" w:rsidRDefault="003C6CB0" w:rsidP="00CA5989">
            <w:pPr>
              <w:pStyle w:val="CRCoverPage"/>
              <w:spacing w:after="0"/>
              <w:ind w:left="99"/>
              <w:rPr>
                <w:rFonts w:eastAsia="等线" w:hint="eastAsia"/>
                <w:noProof/>
                <w:lang w:eastAsia="zh-CN"/>
              </w:rPr>
            </w:pPr>
            <w:r>
              <w:rPr>
                <w:noProof/>
              </w:rPr>
              <w:t>TS</w:t>
            </w:r>
            <w:r>
              <w:rPr>
                <w:rFonts w:hint="eastAsia"/>
                <w:noProof/>
                <w:lang w:eastAsia="zh-CN"/>
              </w:rPr>
              <w:t>38.141-1</w:t>
            </w:r>
            <w:r w:rsidR="00CA5989">
              <w:rPr>
                <w:noProof/>
              </w:rPr>
              <w:t xml:space="preserve"> </w:t>
            </w:r>
            <w:r w:rsidR="006E1D23">
              <w:rPr>
                <w:rFonts w:eastAsia="等线" w:hint="eastAsia"/>
                <w:noProof/>
                <w:lang w:eastAsia="zh-CN"/>
              </w:rPr>
              <w:t>/TS38.141-2</w:t>
            </w:r>
          </w:p>
        </w:tc>
      </w:tr>
      <w:tr w:rsidR="00CA5989" w14:paraId="3EB8D5D5" w14:textId="77777777" w:rsidTr="00B47FE8">
        <w:tc>
          <w:tcPr>
            <w:tcW w:w="2268" w:type="dxa"/>
            <w:gridSpan w:val="2"/>
            <w:tcBorders>
              <w:left w:val="single" w:sz="4" w:space="0" w:color="auto"/>
            </w:tcBorders>
          </w:tcPr>
          <w:p w14:paraId="17504324" w14:textId="77777777" w:rsidR="00CA5989" w:rsidRDefault="00CA5989" w:rsidP="00CA59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C7CD0" w14:textId="77777777" w:rsidR="00CA5989"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D355E" w14:textId="405ECA5A" w:rsidR="00CA5989" w:rsidRDefault="00CA5989" w:rsidP="00CA5989">
            <w:pPr>
              <w:pStyle w:val="CRCoverPage"/>
              <w:spacing w:after="0"/>
              <w:jc w:val="center"/>
              <w:rPr>
                <w:b/>
                <w:caps/>
                <w:noProof/>
              </w:rPr>
            </w:pPr>
            <w:r>
              <w:rPr>
                <w:b/>
                <w:caps/>
                <w:noProof/>
              </w:rPr>
              <w:t>X</w:t>
            </w:r>
          </w:p>
        </w:tc>
        <w:tc>
          <w:tcPr>
            <w:tcW w:w="2977" w:type="dxa"/>
            <w:gridSpan w:val="3"/>
          </w:tcPr>
          <w:p w14:paraId="2BB53017" w14:textId="77777777" w:rsidR="00CA5989" w:rsidRDefault="00CA5989" w:rsidP="00CA598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102AD22" w14:textId="77777777" w:rsidR="00CA5989" w:rsidRDefault="00CA5989" w:rsidP="00CA5989">
            <w:pPr>
              <w:pStyle w:val="CRCoverPage"/>
              <w:spacing w:after="0"/>
              <w:ind w:left="99"/>
              <w:rPr>
                <w:noProof/>
              </w:rPr>
            </w:pPr>
            <w:r>
              <w:rPr>
                <w:noProof/>
              </w:rPr>
              <w:t xml:space="preserve">TS/TR ... CR ... </w:t>
            </w:r>
          </w:p>
        </w:tc>
      </w:tr>
      <w:tr w:rsidR="00CA5989" w14:paraId="083EF85B" w14:textId="77777777" w:rsidTr="00B47FE8">
        <w:tc>
          <w:tcPr>
            <w:tcW w:w="2268" w:type="dxa"/>
            <w:gridSpan w:val="2"/>
            <w:tcBorders>
              <w:left w:val="single" w:sz="4" w:space="0" w:color="auto"/>
            </w:tcBorders>
          </w:tcPr>
          <w:p w14:paraId="53F0161C" w14:textId="77777777" w:rsidR="00CA5989" w:rsidRDefault="00CA5989" w:rsidP="00CA5989">
            <w:pPr>
              <w:pStyle w:val="CRCoverPage"/>
              <w:spacing w:after="0"/>
              <w:rPr>
                <w:b/>
                <w:i/>
                <w:noProof/>
              </w:rPr>
            </w:pPr>
          </w:p>
        </w:tc>
        <w:tc>
          <w:tcPr>
            <w:tcW w:w="7373" w:type="dxa"/>
            <w:gridSpan w:val="9"/>
            <w:tcBorders>
              <w:right w:val="single" w:sz="4" w:space="0" w:color="auto"/>
            </w:tcBorders>
          </w:tcPr>
          <w:p w14:paraId="3C8CFFD2" w14:textId="77777777" w:rsidR="00CA5989" w:rsidRDefault="00CA5989" w:rsidP="00CA5989">
            <w:pPr>
              <w:pStyle w:val="CRCoverPage"/>
              <w:spacing w:after="0"/>
              <w:rPr>
                <w:noProof/>
              </w:rPr>
            </w:pPr>
          </w:p>
        </w:tc>
      </w:tr>
      <w:tr w:rsidR="00CA5989" w14:paraId="52EE45F6" w14:textId="77777777" w:rsidTr="00B47FE8">
        <w:tc>
          <w:tcPr>
            <w:tcW w:w="2268" w:type="dxa"/>
            <w:gridSpan w:val="2"/>
            <w:tcBorders>
              <w:left w:val="single" w:sz="4" w:space="0" w:color="auto"/>
              <w:bottom w:val="single" w:sz="4" w:space="0" w:color="auto"/>
            </w:tcBorders>
          </w:tcPr>
          <w:p w14:paraId="72CA5F19" w14:textId="77777777" w:rsidR="00CA5989" w:rsidRDefault="00CA5989" w:rsidP="00CA598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8AF2A15" w14:textId="77777777" w:rsidR="00CA5989" w:rsidRDefault="00CA5989" w:rsidP="00CA5989">
            <w:pPr>
              <w:pStyle w:val="CRCoverPage"/>
              <w:spacing w:after="0"/>
              <w:ind w:left="100"/>
              <w:rPr>
                <w:noProof/>
              </w:rPr>
            </w:pPr>
          </w:p>
        </w:tc>
      </w:tr>
    </w:tbl>
    <w:p w14:paraId="19FEE282" w14:textId="77777777" w:rsidR="003D75F2" w:rsidRDefault="003D75F2" w:rsidP="003D75F2">
      <w:pPr>
        <w:pStyle w:val="CRCoverPage"/>
        <w:spacing w:after="0"/>
        <w:rPr>
          <w:noProof/>
          <w:sz w:val="8"/>
          <w:szCs w:val="8"/>
        </w:rPr>
      </w:pPr>
    </w:p>
    <w:p w14:paraId="62445D88" w14:textId="6391D160" w:rsidR="003D75F2" w:rsidRDefault="003D75F2" w:rsidP="003D75F2">
      <w:pPr>
        <w:rPr>
          <w:rFonts w:eastAsia="等线"/>
          <w:noProof/>
          <w:lang w:eastAsia="zh-CN"/>
        </w:rPr>
      </w:pPr>
    </w:p>
    <w:p w14:paraId="557D2FAD" w14:textId="77777777" w:rsidR="00612B09" w:rsidRDefault="00612B09" w:rsidP="003D75F2">
      <w:pPr>
        <w:rPr>
          <w:rFonts w:eastAsia="等线"/>
          <w:noProof/>
          <w:lang w:eastAsia="zh-CN"/>
        </w:rPr>
      </w:pPr>
    </w:p>
    <w:p w14:paraId="2736BEB6" w14:textId="77777777" w:rsidR="00612B09" w:rsidRDefault="00612B09" w:rsidP="003D75F2">
      <w:pPr>
        <w:rPr>
          <w:rFonts w:eastAsia="等线"/>
          <w:noProof/>
          <w:lang w:eastAsia="zh-CN"/>
        </w:rPr>
      </w:pPr>
    </w:p>
    <w:p w14:paraId="5012D946" w14:textId="77777777" w:rsidR="00612B09" w:rsidRDefault="00612B09" w:rsidP="003D75F2">
      <w:pPr>
        <w:rPr>
          <w:rFonts w:eastAsia="等线"/>
          <w:noProof/>
          <w:lang w:eastAsia="zh-CN"/>
        </w:rPr>
      </w:pPr>
    </w:p>
    <w:p w14:paraId="5AE1E094" w14:textId="77777777" w:rsidR="00612B09" w:rsidRDefault="00612B09" w:rsidP="003D75F2">
      <w:pPr>
        <w:rPr>
          <w:rFonts w:eastAsia="等线"/>
          <w:noProof/>
          <w:lang w:eastAsia="zh-CN"/>
        </w:rPr>
      </w:pPr>
    </w:p>
    <w:p w14:paraId="67C87A11" w14:textId="77777777" w:rsidR="00612B09" w:rsidRDefault="00612B09" w:rsidP="003D75F2">
      <w:pPr>
        <w:rPr>
          <w:rFonts w:eastAsia="等线"/>
          <w:noProof/>
          <w:lang w:eastAsia="zh-CN"/>
        </w:rPr>
      </w:pPr>
    </w:p>
    <w:p w14:paraId="0A8295D2" w14:textId="77777777" w:rsidR="00612B09" w:rsidRDefault="00612B09" w:rsidP="003D75F2">
      <w:pPr>
        <w:rPr>
          <w:rFonts w:eastAsia="等线"/>
          <w:noProof/>
          <w:lang w:eastAsia="zh-CN"/>
        </w:rPr>
      </w:pPr>
    </w:p>
    <w:p w14:paraId="38567084" w14:textId="77777777" w:rsidR="00612B09" w:rsidRDefault="00612B09" w:rsidP="003D75F2">
      <w:pPr>
        <w:rPr>
          <w:rFonts w:eastAsia="等线"/>
          <w:noProof/>
          <w:lang w:eastAsia="zh-CN"/>
        </w:rPr>
      </w:pPr>
    </w:p>
    <w:p w14:paraId="11473591" w14:textId="77777777" w:rsidR="00612B09" w:rsidRDefault="00612B09" w:rsidP="003D75F2">
      <w:pPr>
        <w:rPr>
          <w:rFonts w:eastAsia="等线"/>
          <w:noProof/>
          <w:lang w:eastAsia="zh-CN"/>
        </w:rPr>
      </w:pPr>
    </w:p>
    <w:p w14:paraId="483CF7EA" w14:textId="77777777" w:rsidR="00612B09" w:rsidRDefault="00612B09" w:rsidP="003D75F2">
      <w:pPr>
        <w:rPr>
          <w:rFonts w:eastAsia="等线"/>
          <w:noProof/>
          <w:lang w:eastAsia="zh-CN"/>
        </w:rPr>
      </w:pPr>
    </w:p>
    <w:p w14:paraId="33CDD7B5" w14:textId="77777777" w:rsidR="00F23B09" w:rsidRDefault="00F23B09" w:rsidP="00F23B09">
      <w:pPr>
        <w:jc w:val="center"/>
        <w:rPr>
          <w:ins w:id="5" w:author="samsung_1102" w:date="2018-11-02T19:13:00Z"/>
          <w:rFonts w:eastAsia="等线" w:hint="eastAsia"/>
          <w:noProof/>
          <w:color w:val="FF0000"/>
          <w:lang w:eastAsia="zh-CN"/>
        </w:rPr>
      </w:pPr>
      <w:r>
        <w:rPr>
          <w:rFonts w:hint="eastAsia"/>
          <w:noProof/>
          <w:color w:val="FF0000"/>
          <w:lang w:eastAsia="zh-CN"/>
        </w:rPr>
        <w:lastRenderedPageBreak/>
        <w:t>&lt;&lt; Start of Change 1</w:t>
      </w:r>
      <w:r w:rsidRPr="00CB6651">
        <w:rPr>
          <w:rFonts w:hint="eastAsia"/>
          <w:noProof/>
          <w:color w:val="FF0000"/>
          <w:lang w:eastAsia="zh-CN"/>
        </w:rPr>
        <w:t>&gt;&gt;</w:t>
      </w:r>
    </w:p>
    <w:p w14:paraId="4280189A" w14:textId="77777777" w:rsidR="004334A8" w:rsidRPr="004334A8" w:rsidRDefault="004334A8" w:rsidP="00F23B09">
      <w:pPr>
        <w:jc w:val="center"/>
        <w:rPr>
          <w:ins w:id="6" w:author="samsung" w:date="2018-11-02T19:00:00Z"/>
          <w:rFonts w:eastAsia="等线"/>
          <w:noProof/>
          <w:color w:val="FF0000"/>
          <w:lang w:eastAsia="zh-CN"/>
        </w:rPr>
      </w:pPr>
    </w:p>
    <w:p w14:paraId="7AD8FD83" w14:textId="77777777" w:rsidR="00F23B09" w:rsidRPr="00861900" w:rsidRDefault="00F23B09" w:rsidP="00F23B09">
      <w:pPr>
        <w:pStyle w:val="Heading3"/>
        <w:rPr>
          <w:ins w:id="7" w:author="samsung" w:date="2018-11-02T19:00:00Z"/>
          <w:lang w:eastAsia="zh-CN"/>
        </w:rPr>
      </w:pPr>
      <w:ins w:id="8" w:author="samsung" w:date="2018-11-02T19:00:00Z">
        <w:r>
          <w:t>8.3.</w:t>
        </w:r>
        <w:r>
          <w:rPr>
            <w:rFonts w:hint="eastAsia"/>
            <w:lang w:eastAsia="zh-CN"/>
          </w:rPr>
          <w:t>4</w:t>
        </w:r>
        <w:r w:rsidRPr="00E3724E">
          <w:tab/>
        </w:r>
        <w:r>
          <w:t>Performance requirements for</w:t>
        </w:r>
        <w:r w:rsidRPr="00E3724E">
          <w:t xml:space="preserve"> PUCCH format </w:t>
        </w:r>
        <w:r>
          <w:rPr>
            <w:rFonts w:hint="eastAsia"/>
            <w:lang w:eastAsia="zh-CN"/>
          </w:rPr>
          <w:t>2</w:t>
        </w:r>
      </w:ins>
    </w:p>
    <w:p w14:paraId="718284B8" w14:textId="77777777" w:rsidR="00F23B09" w:rsidRPr="0049713F" w:rsidRDefault="00F23B09" w:rsidP="00F23B09">
      <w:pPr>
        <w:pStyle w:val="Heading4"/>
        <w:rPr>
          <w:ins w:id="9" w:author="samsung" w:date="2018-11-02T19:00:00Z"/>
          <w:rFonts w:eastAsia="等线"/>
          <w:lang w:eastAsia="zh-CN"/>
        </w:rPr>
      </w:pPr>
      <w:bookmarkStart w:id="10" w:name="_Toc518733538"/>
      <w:ins w:id="11" w:author="samsung" w:date="2018-11-02T19:00:00Z">
        <w:r>
          <w:t>8.3.</w:t>
        </w:r>
        <w:r>
          <w:rPr>
            <w:rFonts w:hint="eastAsia"/>
            <w:lang w:eastAsia="zh-CN"/>
          </w:rPr>
          <w:t>4</w:t>
        </w:r>
        <w:r>
          <w:t>.</w:t>
        </w:r>
        <w:r>
          <w:rPr>
            <w:rFonts w:hint="eastAsia"/>
            <w:lang w:eastAsia="zh-CN"/>
          </w:rPr>
          <w:t>1</w:t>
        </w:r>
        <w:r>
          <w:tab/>
        </w:r>
        <w:bookmarkEnd w:id="10"/>
        <w:r>
          <w:rPr>
            <w:rFonts w:hint="eastAsia"/>
            <w:lang w:eastAsia="zh-CN"/>
          </w:rPr>
          <w:t>NACK to ACK requirements</w:t>
        </w:r>
      </w:ins>
    </w:p>
    <w:p w14:paraId="372A89E5" w14:textId="77777777" w:rsidR="00F23B09" w:rsidRPr="00612B09" w:rsidRDefault="00F23B09" w:rsidP="00F23B09">
      <w:pPr>
        <w:pStyle w:val="Heading5"/>
        <w:rPr>
          <w:ins w:id="12" w:author="samsung" w:date="2018-11-02T19:00:00Z"/>
          <w:lang w:eastAsia="zh-CN"/>
        </w:rPr>
      </w:pPr>
      <w:ins w:id="13" w:author="samsung" w:date="2018-11-02T19:00:00Z">
        <w:r>
          <w:rPr>
            <w:rFonts w:hint="eastAsia"/>
          </w:rPr>
          <w:t>8.3.4.</w:t>
        </w:r>
        <w:r>
          <w:rPr>
            <w:rFonts w:hint="eastAsia"/>
            <w:lang w:eastAsia="zh-CN"/>
          </w:rPr>
          <w:t>1</w:t>
        </w:r>
        <w:r w:rsidRPr="00612B09">
          <w:rPr>
            <w:rFonts w:hint="eastAsia"/>
          </w:rPr>
          <w:t>.1</w:t>
        </w:r>
        <w:r>
          <w:tab/>
        </w:r>
        <w:r>
          <w:rPr>
            <w:rFonts w:hint="eastAsia"/>
            <w:lang w:eastAsia="zh-CN"/>
          </w:rPr>
          <w:t>General</w:t>
        </w:r>
      </w:ins>
    </w:p>
    <w:p w14:paraId="75F8E430" w14:textId="77777777" w:rsidR="00F23B09" w:rsidRPr="00612B09" w:rsidRDefault="00F23B09" w:rsidP="00F23B09">
      <w:pPr>
        <w:rPr>
          <w:ins w:id="14" w:author="samsung" w:date="2018-11-02T19:00:00Z"/>
          <w:rFonts w:eastAsia="等线"/>
          <w:lang w:eastAsia="zh-CN"/>
        </w:rPr>
      </w:pPr>
      <w:ins w:id="15" w:author="samsung" w:date="2018-11-02T19:00:00Z">
        <w:r w:rsidRPr="00612B09">
          <w:rPr>
            <w:rFonts w:eastAsia="等线"/>
            <w:lang w:eastAsia="zh-CN"/>
          </w:rPr>
          <w:t>The NACK to ACK detection probability is the probability that an ACK bit is falsely detected when an NACK bit was sent on the particular bit position, where the NACK to ACK detection probability is defined as follows:</w:t>
        </w:r>
      </w:ins>
    </w:p>
    <w:p w14:paraId="68570902" w14:textId="77777777" w:rsidR="00F23B09" w:rsidRPr="00B177EE" w:rsidRDefault="00F23B09" w:rsidP="00F23B09">
      <w:pPr>
        <w:pStyle w:val="EQ"/>
        <w:jc w:val="both"/>
        <w:rPr>
          <w:ins w:id="16" w:author="samsung" w:date="2018-11-02T19:00:00Z"/>
          <w:rFonts w:eastAsia="等线"/>
          <w:lang w:eastAsia="zh-CN"/>
        </w:rPr>
      </w:pPr>
      <w:ins w:id="17" w:author="samsung" w:date="2018-11-02T19:00:00Z">
        <w:r>
          <w:tab/>
        </w:r>
        <w:r w:rsidRPr="00B916D3">
          <w:rPr>
            <w:rFonts w:ascii="Cambria Math" w:hAnsi="Cambria Math"/>
            <w:i/>
            <w:position w:val="-24"/>
            <w:lang w:val="en-US" w:eastAsia="zh-CN"/>
          </w:rPr>
          <w:drawing>
            <wp:inline distT="0" distB="0" distL="0" distR="0" wp14:anchorId="1AA168A2" wp14:editId="3D37CF84">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ins>
    </w:p>
    <w:p w14:paraId="6E01906E" w14:textId="77777777" w:rsidR="00F23B09" w:rsidRPr="001E5A99" w:rsidRDefault="00F23B09" w:rsidP="00F23B09">
      <w:pPr>
        <w:rPr>
          <w:ins w:id="18" w:author="samsung" w:date="2018-11-02T19:00:00Z"/>
          <w:lang w:eastAsia="zh-CN"/>
        </w:rPr>
      </w:pPr>
      <w:proofErr w:type="gramStart"/>
      <w:ins w:id="19" w:author="samsung" w:date="2018-11-02T19:00:00Z">
        <w:r w:rsidRPr="001E5A99">
          <w:t>where</w:t>
        </w:r>
        <w:proofErr w:type="gramEnd"/>
        <w:r w:rsidRPr="001E5A99">
          <w:t>:</w:t>
        </w:r>
      </w:ins>
    </w:p>
    <w:p w14:paraId="4D0EABB8" w14:textId="77777777" w:rsidR="00F23B09" w:rsidRPr="001E5A99" w:rsidRDefault="00F23B09" w:rsidP="00F23B09">
      <w:pPr>
        <w:pStyle w:val="B1"/>
        <w:numPr>
          <w:ilvl w:val="0"/>
          <w:numId w:val="19"/>
        </w:numPr>
        <w:rPr>
          <w:ins w:id="20" w:author="samsung" w:date="2018-11-02T19:00:00Z"/>
          <w:lang w:eastAsia="zh-CN"/>
        </w:rPr>
      </w:pPr>
      <w:ins w:id="21" w:author="samsung" w:date="2018-11-02T19:00:00Z">
        <w:r w:rsidRPr="00B916D3">
          <w:rPr>
            <w:noProof/>
            <w:position w:val="-10"/>
            <w:lang w:val="en-US" w:eastAsia="zh-CN"/>
          </w:rPr>
          <w:drawing>
            <wp:inline distT="0" distB="0" distL="0" distR="0" wp14:anchorId="2120CB6E" wp14:editId="0228F196">
              <wp:extent cx="1078230" cy="189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1E5A99">
          <w:rPr>
            <w:lang w:eastAsia="zh-CN"/>
          </w:rPr>
          <w:t>denotes the total number of NACK bits transmitted</w:t>
        </w:r>
      </w:ins>
    </w:p>
    <w:p w14:paraId="46DE90ED" w14:textId="77777777" w:rsidR="00F23B09" w:rsidRPr="001E5A99" w:rsidRDefault="00F23B09" w:rsidP="00F23B09">
      <w:pPr>
        <w:pStyle w:val="B1"/>
        <w:numPr>
          <w:ilvl w:val="0"/>
          <w:numId w:val="19"/>
        </w:numPr>
        <w:rPr>
          <w:ins w:id="22" w:author="samsung" w:date="2018-11-02T19:00:00Z"/>
          <w:lang w:eastAsia="zh-CN"/>
        </w:rPr>
      </w:pPr>
      <w:ins w:id="23" w:author="samsung" w:date="2018-11-02T19:00:00Z">
        <w:r w:rsidRPr="00B916D3">
          <w:rPr>
            <w:noProof/>
            <w:position w:val="-10"/>
            <w:lang w:val="en-US" w:eastAsia="zh-CN"/>
          </w:rPr>
          <w:drawing>
            <wp:inline distT="0" distB="0" distL="0" distR="0" wp14:anchorId="77C8CAED" wp14:editId="6D1DD238">
              <wp:extent cx="1871980" cy="189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1E5A99">
          <w:rPr>
            <w:lang w:eastAsia="zh-CN"/>
          </w:rPr>
          <w:t>denotes the number of NACK bits decoded as ACK bits at the receiver, i.e. the number of received ACK bits</w:t>
        </w:r>
      </w:ins>
    </w:p>
    <w:p w14:paraId="636AC131" w14:textId="77777777" w:rsidR="00F23B09" w:rsidRPr="001E5A99" w:rsidRDefault="00F23B09" w:rsidP="00F23B09">
      <w:pPr>
        <w:pStyle w:val="B1"/>
        <w:numPr>
          <w:ilvl w:val="0"/>
          <w:numId w:val="19"/>
        </w:numPr>
        <w:rPr>
          <w:ins w:id="24" w:author="samsung" w:date="2018-11-02T19:00:00Z"/>
        </w:rPr>
      </w:pPr>
      <w:ins w:id="25" w:author="samsung" w:date="2018-11-02T19:00:00Z">
        <w:r w:rsidRPr="001E5A99">
          <w:t>NACK bits in the definition do not contain the NACK bits which are mapped from DTX, i.e. NACK bits received when DTX is sent should not be considered.</w:t>
        </w:r>
      </w:ins>
    </w:p>
    <w:p w14:paraId="118260A0" w14:textId="77777777" w:rsidR="00F23B09" w:rsidRDefault="00F23B09" w:rsidP="00F23B09">
      <w:pPr>
        <w:rPr>
          <w:ins w:id="26" w:author="samsung" w:date="2018-11-02T19:00:00Z"/>
          <w:rFonts w:eastAsia="等线"/>
          <w:lang w:eastAsia="zh-CN"/>
        </w:rPr>
      </w:pPr>
      <w:ins w:id="27" w:author="samsung" w:date="2018-11-02T19:00:00Z">
        <w:r w:rsidRPr="001E5A99">
          <w:t xml:space="preserve">Random </w:t>
        </w:r>
        <w:proofErr w:type="spellStart"/>
        <w:r w:rsidRPr="001E5A99">
          <w:t>codeword</w:t>
        </w:r>
        <w:proofErr w:type="spellEnd"/>
        <w:r w:rsidRPr="001E5A99">
          <w:t xml:space="preserve"> selection is assumed.</w:t>
        </w:r>
      </w:ins>
    </w:p>
    <w:p w14:paraId="51C19C36" w14:textId="77777777" w:rsidR="00F23B09" w:rsidRPr="009D46D2" w:rsidRDefault="00F23B09" w:rsidP="00F23B09">
      <w:pPr>
        <w:rPr>
          <w:ins w:id="28" w:author="samsung" w:date="2018-11-02T19:00:00Z"/>
          <w:rFonts w:eastAsia="等线"/>
          <w:lang w:eastAsia="zh-CN"/>
        </w:rPr>
      </w:pPr>
      <w:ins w:id="29" w:author="samsung" w:date="2018-11-02T19:00:00Z">
        <w:r>
          <w:rPr>
            <w:rFonts w:eastAsia="等线" w:hint="eastAsia"/>
            <w:lang w:eastAsia="zh-CN"/>
          </w:rPr>
          <w:t xml:space="preserve">The NACK to ACK requirement only applies to the PUCCH format 2 4 UCI </w:t>
        </w:r>
        <w:r>
          <w:rPr>
            <w:rFonts w:eastAsia="等线"/>
            <w:lang w:eastAsia="zh-CN"/>
          </w:rPr>
          <w:t>bits.</w:t>
        </w:r>
      </w:ins>
    </w:p>
    <w:p w14:paraId="0B92A567" w14:textId="77777777" w:rsidR="00F23B09" w:rsidRPr="00C94D63" w:rsidRDefault="00F23B09" w:rsidP="00F23B09">
      <w:pPr>
        <w:pStyle w:val="TH"/>
        <w:rPr>
          <w:ins w:id="30" w:author="samsung" w:date="2018-11-02T19:00:00Z"/>
        </w:rPr>
      </w:pPr>
      <w:ins w:id="31" w:author="samsung" w:date="2018-11-02T19:00:00Z">
        <w:r>
          <w:t>Table 8.3.</w:t>
        </w:r>
        <w:r>
          <w:rPr>
            <w:rFonts w:hint="eastAsia"/>
            <w:lang w:eastAsia="zh-CN"/>
          </w:rPr>
          <w:t>4</w:t>
        </w:r>
        <w:r>
          <w:t>.</w:t>
        </w:r>
        <w:r w:rsidRPr="00C94D63">
          <w:t>1</w:t>
        </w:r>
        <w:r>
          <w:t>.1</w:t>
        </w:r>
        <w:r w:rsidRPr="00C94D63">
          <w:t>-1: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F23B09" w:rsidRPr="00C94D63" w14:paraId="3C15EC61" w14:textId="77777777" w:rsidTr="00082625">
        <w:trPr>
          <w:cantSplit/>
          <w:jc w:val="center"/>
          <w:ins w:id="32" w:author="samsung" w:date="2018-11-02T19:00:00Z"/>
        </w:trPr>
        <w:tc>
          <w:tcPr>
            <w:tcW w:w="2965" w:type="dxa"/>
          </w:tcPr>
          <w:p w14:paraId="13E01578" w14:textId="77777777" w:rsidR="00F23B09" w:rsidRPr="00C94D63" w:rsidRDefault="00F23B09" w:rsidP="00082625">
            <w:pPr>
              <w:pStyle w:val="TAH"/>
              <w:rPr>
                <w:ins w:id="33" w:author="samsung" w:date="2018-11-02T19:00:00Z"/>
                <w:rFonts w:eastAsia="?? ??" w:cs="Arial"/>
                <w:bCs/>
              </w:rPr>
            </w:pPr>
            <w:ins w:id="34" w:author="samsung" w:date="2018-11-02T19:00:00Z">
              <w:r w:rsidRPr="00C94D63">
                <w:rPr>
                  <w:rFonts w:eastAsia="?? ??" w:cs="Arial"/>
                  <w:bCs/>
                </w:rPr>
                <w:t>Parameter</w:t>
              </w:r>
            </w:ins>
          </w:p>
        </w:tc>
        <w:tc>
          <w:tcPr>
            <w:tcW w:w="2019" w:type="dxa"/>
          </w:tcPr>
          <w:p w14:paraId="16A46726" w14:textId="77777777" w:rsidR="00F23B09" w:rsidRPr="00BC5AF3" w:rsidRDefault="00F23B09" w:rsidP="00082625">
            <w:pPr>
              <w:pStyle w:val="TAH"/>
              <w:rPr>
                <w:ins w:id="35" w:author="samsung" w:date="2018-11-02T19:00:00Z"/>
                <w:rFonts w:eastAsia="等线" w:cs="Arial"/>
                <w:bCs/>
                <w:lang w:eastAsia="zh-CN"/>
              </w:rPr>
            </w:pPr>
            <w:ins w:id="36" w:author="samsung" w:date="2018-11-02T19:00:00Z">
              <w:r>
                <w:rPr>
                  <w:rFonts w:eastAsia="?? ??" w:cs="Arial"/>
                  <w:bCs/>
                </w:rPr>
                <w:t>Test</w:t>
              </w:r>
              <w:r>
                <w:rPr>
                  <w:rFonts w:eastAsia="?? ??" w:cs="Arial" w:hint="eastAsia"/>
                  <w:bCs/>
                  <w:lang w:eastAsia="zh-CN"/>
                </w:rPr>
                <w:t xml:space="preserve"> </w:t>
              </w:r>
            </w:ins>
          </w:p>
        </w:tc>
      </w:tr>
      <w:tr w:rsidR="00F23B09" w:rsidRPr="00C94D63" w14:paraId="6D74090B" w14:textId="77777777" w:rsidTr="00082625">
        <w:trPr>
          <w:cantSplit/>
          <w:jc w:val="center"/>
          <w:ins w:id="37" w:author="samsung" w:date="2018-11-02T19:00:00Z"/>
        </w:trPr>
        <w:tc>
          <w:tcPr>
            <w:tcW w:w="2965" w:type="dxa"/>
            <w:vAlign w:val="center"/>
          </w:tcPr>
          <w:p w14:paraId="301A1B55" w14:textId="77777777" w:rsidR="00F23B09" w:rsidRPr="005F332C" w:rsidRDefault="00F23B09" w:rsidP="00082625">
            <w:pPr>
              <w:pStyle w:val="TAL"/>
              <w:rPr>
                <w:ins w:id="38" w:author="samsung" w:date="2018-11-02T19:00:00Z"/>
                <w:rFonts w:eastAsia="等线"/>
                <w:lang w:eastAsia="zh-CN"/>
              </w:rPr>
            </w:pPr>
            <w:ins w:id="39" w:author="samsung" w:date="2018-11-02T19:00:00Z">
              <w:r>
                <w:rPr>
                  <w:rFonts w:hint="eastAsia"/>
                  <w:lang w:eastAsia="zh-CN"/>
                </w:rPr>
                <w:t>Modulation</w:t>
              </w:r>
            </w:ins>
          </w:p>
        </w:tc>
        <w:tc>
          <w:tcPr>
            <w:tcW w:w="2019" w:type="dxa"/>
            <w:vAlign w:val="center"/>
          </w:tcPr>
          <w:p w14:paraId="74975A67" w14:textId="77777777" w:rsidR="00F23B09" w:rsidRDefault="00F23B09" w:rsidP="00082625">
            <w:pPr>
              <w:pStyle w:val="TAC"/>
              <w:rPr>
                <w:ins w:id="40" w:author="samsung" w:date="2018-11-02T19:00:00Z"/>
                <w:rFonts w:eastAsia="?? ??" w:cs="Arial"/>
                <w:lang w:eastAsia="zh-CN"/>
              </w:rPr>
            </w:pPr>
            <w:ins w:id="41" w:author="samsung" w:date="2018-11-02T19:00:00Z">
              <w:r>
                <w:rPr>
                  <w:rFonts w:eastAsia="?? ??" w:cs="Arial" w:hint="eastAsia"/>
                  <w:lang w:eastAsia="zh-CN"/>
                </w:rPr>
                <w:t>QSPK</w:t>
              </w:r>
            </w:ins>
          </w:p>
        </w:tc>
      </w:tr>
      <w:tr w:rsidR="00F23B09" w:rsidRPr="00C94D63" w14:paraId="1245A2F6" w14:textId="77777777" w:rsidTr="00082625">
        <w:trPr>
          <w:cantSplit/>
          <w:jc w:val="center"/>
          <w:ins w:id="42" w:author="samsung" w:date="2018-11-02T19:00:00Z"/>
        </w:trPr>
        <w:tc>
          <w:tcPr>
            <w:tcW w:w="2965" w:type="dxa"/>
            <w:vAlign w:val="center"/>
          </w:tcPr>
          <w:p w14:paraId="178BCCEE" w14:textId="77777777" w:rsidR="00F23B09" w:rsidRPr="005F332C" w:rsidRDefault="00F23B09" w:rsidP="00082625">
            <w:pPr>
              <w:pStyle w:val="TAL"/>
              <w:rPr>
                <w:ins w:id="43" w:author="samsung" w:date="2018-11-02T19:00:00Z"/>
                <w:rFonts w:eastAsia="等线" w:cs="Arial"/>
                <w:lang w:eastAsia="zh-CN"/>
              </w:rPr>
            </w:pPr>
            <w:proofErr w:type="spellStart"/>
            <w:ins w:id="44" w:author="samsung" w:date="2018-11-02T19:00:00Z">
              <w:r>
                <w:rPr>
                  <w:rFonts w:hint="eastAsia"/>
                  <w:lang w:eastAsia="zh-CN"/>
                </w:rPr>
                <w:t>startingPRB</w:t>
              </w:r>
              <w:proofErr w:type="spellEnd"/>
            </w:ins>
          </w:p>
        </w:tc>
        <w:tc>
          <w:tcPr>
            <w:tcW w:w="2019" w:type="dxa"/>
            <w:vAlign w:val="center"/>
          </w:tcPr>
          <w:p w14:paraId="69418985" w14:textId="77777777" w:rsidR="00F23B09" w:rsidRDefault="00F23B09" w:rsidP="00082625">
            <w:pPr>
              <w:pStyle w:val="TAC"/>
              <w:rPr>
                <w:ins w:id="45" w:author="samsung" w:date="2018-11-02T19:00:00Z"/>
                <w:rFonts w:eastAsia="?? ??" w:cs="Arial"/>
                <w:lang w:eastAsia="zh-CN"/>
              </w:rPr>
            </w:pPr>
            <w:ins w:id="46" w:author="samsung" w:date="2018-11-02T19:00:00Z">
              <w:r>
                <w:rPr>
                  <w:rFonts w:eastAsia="?? ??" w:cs="Arial" w:hint="eastAsia"/>
                  <w:lang w:eastAsia="zh-CN"/>
                </w:rPr>
                <w:t>0</w:t>
              </w:r>
            </w:ins>
          </w:p>
        </w:tc>
      </w:tr>
      <w:tr w:rsidR="00F23B09" w:rsidRPr="00C94D63" w14:paraId="7F876862" w14:textId="77777777" w:rsidTr="00082625">
        <w:trPr>
          <w:cantSplit/>
          <w:jc w:val="center"/>
          <w:ins w:id="47" w:author="samsung" w:date="2018-11-02T19:00:00Z"/>
        </w:trPr>
        <w:tc>
          <w:tcPr>
            <w:tcW w:w="2965" w:type="dxa"/>
            <w:vAlign w:val="center"/>
          </w:tcPr>
          <w:p w14:paraId="14898392" w14:textId="77777777" w:rsidR="00F23B09" w:rsidRPr="005F332C" w:rsidRDefault="00F23B09" w:rsidP="00082625">
            <w:pPr>
              <w:pStyle w:val="TAL"/>
              <w:rPr>
                <w:ins w:id="48" w:author="samsung" w:date="2018-11-02T19:00:00Z"/>
                <w:rFonts w:eastAsia="等线" w:cs="Arial"/>
                <w:lang w:eastAsia="zh-CN"/>
              </w:rPr>
            </w:pPr>
            <w:proofErr w:type="spellStart"/>
            <w:ins w:id="49" w:author="samsung" w:date="2018-11-02T19:00:00Z">
              <w:r>
                <w:rPr>
                  <w:rFonts w:hint="eastAsia"/>
                  <w:lang w:eastAsia="zh-CN"/>
                </w:rPr>
                <w:t>intraSlotFrequencyHopping</w:t>
              </w:r>
              <w:proofErr w:type="spellEnd"/>
            </w:ins>
          </w:p>
        </w:tc>
        <w:tc>
          <w:tcPr>
            <w:tcW w:w="2019" w:type="dxa"/>
            <w:vAlign w:val="center"/>
          </w:tcPr>
          <w:p w14:paraId="7A894776" w14:textId="77777777" w:rsidR="00F23B09" w:rsidRPr="00145DEF" w:rsidRDefault="00F23B09" w:rsidP="00082625">
            <w:pPr>
              <w:pStyle w:val="TAC"/>
              <w:rPr>
                <w:ins w:id="50" w:author="samsung" w:date="2018-11-02T19:00:00Z"/>
                <w:rFonts w:eastAsia="等线" w:cs="Arial"/>
                <w:lang w:eastAsia="zh-CN"/>
              </w:rPr>
            </w:pPr>
            <w:ins w:id="51" w:author="samsung" w:date="2018-11-02T19:00:00Z">
              <w:r>
                <w:rPr>
                  <w:rFonts w:eastAsia="等线" w:cs="Arial" w:hint="eastAsia"/>
                  <w:lang w:eastAsia="zh-CN"/>
                </w:rPr>
                <w:t>enable</w:t>
              </w:r>
            </w:ins>
          </w:p>
        </w:tc>
      </w:tr>
      <w:tr w:rsidR="00F23B09" w:rsidRPr="00C94D63" w14:paraId="03F607DD" w14:textId="77777777" w:rsidTr="00082625">
        <w:trPr>
          <w:cantSplit/>
          <w:jc w:val="center"/>
          <w:ins w:id="52" w:author="samsung" w:date="2018-11-02T19:00:00Z"/>
        </w:trPr>
        <w:tc>
          <w:tcPr>
            <w:tcW w:w="2965" w:type="dxa"/>
            <w:vAlign w:val="center"/>
          </w:tcPr>
          <w:p w14:paraId="08BC74CF" w14:textId="77777777" w:rsidR="00F23B09" w:rsidRPr="005F332C" w:rsidRDefault="00F23B09" w:rsidP="00082625">
            <w:pPr>
              <w:pStyle w:val="TAL"/>
              <w:rPr>
                <w:ins w:id="53" w:author="samsung" w:date="2018-11-02T19:00:00Z"/>
                <w:rFonts w:eastAsia="等线"/>
                <w:lang w:eastAsia="zh-CN"/>
              </w:rPr>
            </w:pPr>
            <w:proofErr w:type="spellStart"/>
            <w:ins w:id="54" w:author="samsung" w:date="2018-11-02T19:00:00Z">
              <w:r w:rsidRPr="00A470D9">
                <w:t>s</w:t>
              </w:r>
              <w:r>
                <w:rPr>
                  <w:rFonts w:hint="eastAsia"/>
                  <w:lang w:eastAsia="zh-CN"/>
                </w:rPr>
                <w:t>econdHopPRB</w:t>
              </w:r>
              <w:proofErr w:type="spellEnd"/>
            </w:ins>
          </w:p>
        </w:tc>
        <w:tc>
          <w:tcPr>
            <w:tcW w:w="2019" w:type="dxa"/>
            <w:vAlign w:val="center"/>
          </w:tcPr>
          <w:p w14:paraId="40D9F0C2" w14:textId="77777777" w:rsidR="00F23B09" w:rsidRPr="00145DEF" w:rsidRDefault="00F23B09" w:rsidP="00082625">
            <w:pPr>
              <w:pStyle w:val="TAC"/>
              <w:rPr>
                <w:ins w:id="55" w:author="samsung" w:date="2018-11-02T19:00:00Z"/>
                <w:rFonts w:eastAsia="等线" w:cs="Arial"/>
                <w:lang w:eastAsia="zh-CN"/>
              </w:rPr>
            </w:pPr>
            <w:ins w:id="56" w:author="samsung" w:date="2018-11-02T19:00:00Z">
              <w:r>
                <w:rPr>
                  <w:rFonts w:eastAsia="?? ??" w:cs="Arial" w:hint="eastAsia"/>
                  <w:lang w:eastAsia="zh-CN"/>
                </w:rPr>
                <w:t xml:space="preserve">The largest PRB index - </w:t>
              </w:r>
              <w:proofErr w:type="spellStart"/>
              <w:r>
                <w:rPr>
                  <w:rFonts w:eastAsia="?? ??" w:cs="Arial" w:hint="eastAsia"/>
                  <w:lang w:eastAsia="zh-CN"/>
                </w:rPr>
                <w:t>nrofPRB</w:t>
              </w:r>
              <w:proofErr w:type="spellEnd"/>
            </w:ins>
          </w:p>
        </w:tc>
      </w:tr>
      <w:tr w:rsidR="00F23B09" w:rsidRPr="00C94D63" w14:paraId="4E7C89D4" w14:textId="77777777" w:rsidTr="00082625">
        <w:trPr>
          <w:cantSplit/>
          <w:jc w:val="center"/>
          <w:ins w:id="57" w:author="samsung" w:date="2018-11-02T19:00:00Z"/>
        </w:trPr>
        <w:tc>
          <w:tcPr>
            <w:tcW w:w="2965" w:type="dxa"/>
            <w:vAlign w:val="center"/>
          </w:tcPr>
          <w:p w14:paraId="10986468" w14:textId="77777777" w:rsidR="00F23B09" w:rsidRPr="005F332C" w:rsidRDefault="00F23B09" w:rsidP="00082625">
            <w:pPr>
              <w:pStyle w:val="TAL"/>
              <w:rPr>
                <w:ins w:id="58" w:author="samsung" w:date="2018-11-02T19:00:00Z"/>
                <w:rFonts w:eastAsia="等线"/>
                <w:lang w:eastAsia="zh-CN"/>
              </w:rPr>
            </w:pPr>
            <w:proofErr w:type="spellStart"/>
            <w:ins w:id="59" w:author="samsung" w:date="2018-11-02T19:00:00Z">
              <w:r>
                <w:rPr>
                  <w:lang w:eastAsia="zh-CN"/>
                </w:rPr>
                <w:t>nrofPRB</w:t>
              </w:r>
              <w:proofErr w:type="spellEnd"/>
            </w:ins>
          </w:p>
        </w:tc>
        <w:tc>
          <w:tcPr>
            <w:tcW w:w="2019" w:type="dxa"/>
            <w:vAlign w:val="center"/>
          </w:tcPr>
          <w:p w14:paraId="4150A952" w14:textId="77777777" w:rsidR="00F23B09" w:rsidRPr="005F332C" w:rsidRDefault="00F23B09" w:rsidP="00082625">
            <w:pPr>
              <w:pStyle w:val="TAC"/>
              <w:rPr>
                <w:ins w:id="60" w:author="samsung" w:date="2018-11-02T19:00:00Z"/>
                <w:rFonts w:eastAsia="等线" w:cs="Arial"/>
                <w:lang w:eastAsia="zh-CN"/>
              </w:rPr>
            </w:pPr>
            <w:ins w:id="61" w:author="samsung" w:date="2018-11-02T19:00:00Z">
              <w:r>
                <w:rPr>
                  <w:rFonts w:eastAsia="?? ??" w:cs="Arial" w:hint="eastAsia"/>
                  <w:lang w:eastAsia="zh-CN"/>
                </w:rPr>
                <w:t>4</w:t>
              </w:r>
            </w:ins>
          </w:p>
        </w:tc>
      </w:tr>
      <w:tr w:rsidR="00F23B09" w:rsidRPr="00C94D63" w14:paraId="06D1B1FE" w14:textId="77777777" w:rsidTr="00082625">
        <w:trPr>
          <w:cantSplit/>
          <w:jc w:val="center"/>
          <w:ins w:id="62" w:author="samsung" w:date="2018-11-02T19:00:00Z"/>
        </w:trPr>
        <w:tc>
          <w:tcPr>
            <w:tcW w:w="2965" w:type="dxa"/>
            <w:vAlign w:val="center"/>
          </w:tcPr>
          <w:p w14:paraId="1AC05818" w14:textId="77777777" w:rsidR="00F23B09" w:rsidRPr="005F332C" w:rsidRDefault="00F23B09" w:rsidP="00082625">
            <w:pPr>
              <w:pStyle w:val="TAL"/>
              <w:rPr>
                <w:ins w:id="63" w:author="samsung" w:date="2018-11-02T19:00:00Z"/>
                <w:rFonts w:eastAsia="等线"/>
                <w:lang w:eastAsia="zh-CN"/>
              </w:rPr>
            </w:pPr>
            <w:proofErr w:type="spellStart"/>
            <w:ins w:id="64" w:author="samsung" w:date="2018-11-02T19:00:00Z">
              <w:r>
                <w:rPr>
                  <w:lang w:eastAsia="zh-CN"/>
                </w:rPr>
                <w:t>nrofSymbols</w:t>
              </w:r>
              <w:proofErr w:type="spellEnd"/>
            </w:ins>
          </w:p>
        </w:tc>
        <w:tc>
          <w:tcPr>
            <w:tcW w:w="2019" w:type="dxa"/>
            <w:vAlign w:val="center"/>
          </w:tcPr>
          <w:p w14:paraId="60004E88" w14:textId="77777777" w:rsidR="00F23B09" w:rsidRPr="005F332C" w:rsidRDefault="00F23B09" w:rsidP="00082625">
            <w:pPr>
              <w:pStyle w:val="TAC"/>
              <w:rPr>
                <w:ins w:id="65" w:author="samsung" w:date="2018-11-02T19:00:00Z"/>
                <w:rFonts w:eastAsia="等线" w:cs="Arial"/>
                <w:lang w:eastAsia="zh-CN"/>
              </w:rPr>
            </w:pPr>
            <w:ins w:id="66" w:author="samsung" w:date="2018-11-02T19:00:00Z">
              <w:r>
                <w:rPr>
                  <w:rFonts w:eastAsia="?? ??" w:cs="Arial" w:hint="eastAsia"/>
                  <w:lang w:eastAsia="zh-CN"/>
                </w:rPr>
                <w:t>1</w:t>
              </w:r>
            </w:ins>
          </w:p>
        </w:tc>
      </w:tr>
      <w:tr w:rsidR="00F23B09" w:rsidRPr="00C94D63" w14:paraId="7DF03270" w14:textId="77777777" w:rsidTr="00082625">
        <w:trPr>
          <w:cantSplit/>
          <w:trHeight w:val="64"/>
          <w:jc w:val="center"/>
          <w:ins w:id="67" w:author="samsung" w:date="2018-11-02T19:00:00Z"/>
        </w:trPr>
        <w:tc>
          <w:tcPr>
            <w:tcW w:w="2965" w:type="dxa"/>
            <w:vAlign w:val="center"/>
          </w:tcPr>
          <w:p w14:paraId="35A6170B" w14:textId="77777777" w:rsidR="00F23B09" w:rsidRPr="005F332C" w:rsidRDefault="00F23B09" w:rsidP="00082625">
            <w:pPr>
              <w:pStyle w:val="TAL"/>
              <w:rPr>
                <w:ins w:id="68" w:author="samsung" w:date="2018-11-02T19:00:00Z"/>
                <w:rFonts w:eastAsia="等线"/>
                <w:lang w:eastAsia="zh-CN"/>
              </w:rPr>
            </w:pPr>
            <w:ins w:id="69" w:author="samsung" w:date="2018-11-02T19:00:00Z">
              <w:r>
                <w:rPr>
                  <w:lang w:eastAsia="zh-CN"/>
                </w:rPr>
                <w:t>the number of UCI bits</w:t>
              </w:r>
            </w:ins>
          </w:p>
        </w:tc>
        <w:tc>
          <w:tcPr>
            <w:tcW w:w="2019" w:type="dxa"/>
            <w:vAlign w:val="center"/>
          </w:tcPr>
          <w:p w14:paraId="3FCEDC8F" w14:textId="77777777" w:rsidR="00F23B09" w:rsidRPr="00DA724F" w:rsidRDefault="00F23B09" w:rsidP="00082625">
            <w:pPr>
              <w:pStyle w:val="TAC"/>
              <w:rPr>
                <w:ins w:id="70" w:author="samsung" w:date="2018-11-02T19:00:00Z"/>
                <w:rFonts w:eastAsia="宋体"/>
                <w:lang w:eastAsia="zh-CN"/>
              </w:rPr>
            </w:pPr>
            <w:ins w:id="71" w:author="samsung" w:date="2018-11-02T19:00:00Z">
              <w:r>
                <w:rPr>
                  <w:rFonts w:eastAsia="宋体" w:hint="eastAsia"/>
                  <w:lang w:eastAsia="zh-CN"/>
                </w:rPr>
                <w:t>4</w:t>
              </w:r>
            </w:ins>
          </w:p>
        </w:tc>
      </w:tr>
      <w:tr w:rsidR="00F23B09" w:rsidRPr="00C94D63" w14:paraId="60746AE5" w14:textId="77777777" w:rsidTr="00082625">
        <w:trPr>
          <w:cantSplit/>
          <w:jc w:val="center"/>
          <w:ins w:id="72" w:author="samsung" w:date="2018-11-02T19:00:00Z"/>
        </w:trPr>
        <w:tc>
          <w:tcPr>
            <w:tcW w:w="2965" w:type="dxa"/>
            <w:vAlign w:val="center"/>
          </w:tcPr>
          <w:p w14:paraId="02CBE063" w14:textId="77777777" w:rsidR="00F23B09" w:rsidRDefault="00F23B09" w:rsidP="00082625">
            <w:pPr>
              <w:pStyle w:val="TAL"/>
              <w:rPr>
                <w:ins w:id="73" w:author="samsung" w:date="2018-11-02T19:00:00Z"/>
                <w:lang w:eastAsia="zh-CN"/>
              </w:rPr>
            </w:pPr>
            <w:proofErr w:type="spellStart"/>
            <w:ins w:id="74" w:author="samsung" w:date="2018-11-02T19:00:00Z">
              <w:r>
                <w:rPr>
                  <w:lang w:eastAsia="zh-CN"/>
                </w:rPr>
                <w:t>startingSymbolIndex</w:t>
              </w:r>
              <w:proofErr w:type="spellEnd"/>
            </w:ins>
          </w:p>
        </w:tc>
        <w:tc>
          <w:tcPr>
            <w:tcW w:w="2019" w:type="dxa"/>
            <w:vAlign w:val="center"/>
          </w:tcPr>
          <w:p w14:paraId="626BE671" w14:textId="77777777" w:rsidR="00F23B09" w:rsidRPr="00DA724F" w:rsidRDefault="00F23B09" w:rsidP="00082625">
            <w:pPr>
              <w:pStyle w:val="TAC"/>
              <w:rPr>
                <w:ins w:id="75" w:author="samsung" w:date="2018-11-02T19:00:00Z"/>
                <w:rFonts w:eastAsia="宋体"/>
                <w:lang w:eastAsia="zh-CN"/>
              </w:rPr>
            </w:pPr>
            <w:ins w:id="76" w:author="samsung" w:date="2018-11-02T19:00:00Z">
              <w:r>
                <w:rPr>
                  <w:rFonts w:eastAsia="宋体" w:hint="eastAsia"/>
                  <w:lang w:eastAsia="zh-CN"/>
                </w:rPr>
                <w:t>13</w:t>
              </w:r>
            </w:ins>
          </w:p>
        </w:tc>
      </w:tr>
    </w:tbl>
    <w:p w14:paraId="6D35CEF8" w14:textId="77777777" w:rsidR="00F23B09" w:rsidRPr="00E3724E" w:rsidRDefault="00F23B09" w:rsidP="00F23B09">
      <w:pPr>
        <w:pStyle w:val="Heading5"/>
        <w:rPr>
          <w:ins w:id="77" w:author="samsung" w:date="2018-11-02T19:00:00Z"/>
        </w:rPr>
      </w:pPr>
      <w:ins w:id="78" w:author="samsung" w:date="2018-11-02T19:00:00Z">
        <w:r>
          <w:t>8.3.</w:t>
        </w:r>
        <w:r>
          <w:rPr>
            <w:rFonts w:hint="eastAsia"/>
            <w:lang w:eastAsia="zh-CN"/>
          </w:rPr>
          <w:t>4</w:t>
        </w:r>
        <w:r>
          <w:t>.</w:t>
        </w:r>
        <w:r>
          <w:rPr>
            <w:rFonts w:hint="eastAsia"/>
            <w:lang w:eastAsia="zh-CN"/>
          </w:rPr>
          <w:t>1.2</w:t>
        </w:r>
        <w:r>
          <w:tab/>
          <w:t>Minimum r</w:t>
        </w:r>
        <w:r w:rsidRPr="00E3724E">
          <w:t>equirement</w:t>
        </w:r>
        <w:r>
          <w:t>s</w:t>
        </w:r>
      </w:ins>
    </w:p>
    <w:p w14:paraId="445202FE" w14:textId="77777777" w:rsidR="00F23B09" w:rsidRPr="00D962F6" w:rsidRDefault="00F23B09" w:rsidP="00F23B09">
      <w:pPr>
        <w:rPr>
          <w:ins w:id="79" w:author="samsung" w:date="2018-11-02T19:00:00Z"/>
          <w:rFonts w:eastAsia="等线"/>
          <w:lang w:eastAsia="zh-CN"/>
        </w:rPr>
      </w:pPr>
      <w:ins w:id="80" w:author="samsung" w:date="2018-11-02T19:00:00Z">
        <w:r>
          <w:rPr>
            <w:rFonts w:hint="eastAsia"/>
            <w:lang w:eastAsia="zh-CN"/>
          </w:rPr>
          <w:t xml:space="preserve">The NACK to ACK </w:t>
        </w:r>
        <w:r w:rsidRPr="00BB6FF0">
          <w:t xml:space="preserve">probability shall not exceed 1% at the SNR given in </w:t>
        </w:r>
        <w:r>
          <w:rPr>
            <w:rFonts w:hint="eastAsia"/>
            <w:lang w:eastAsia="zh-CN"/>
          </w:rPr>
          <w:t>t</w:t>
        </w:r>
        <w:r w:rsidRPr="00E3724E">
          <w:t xml:space="preserve">able </w:t>
        </w:r>
        <w:r>
          <w:t>8.3.</w:t>
        </w:r>
        <w:r>
          <w:rPr>
            <w:rFonts w:hint="eastAsia"/>
            <w:lang w:eastAsia="zh-CN"/>
          </w:rPr>
          <w:t>4</w:t>
        </w:r>
        <w:r>
          <w:t>.</w:t>
        </w:r>
        <w:r>
          <w:rPr>
            <w:rFonts w:hint="eastAsia"/>
            <w:lang w:eastAsia="zh-CN"/>
          </w:rPr>
          <w:t>1.2</w:t>
        </w:r>
        <w:r w:rsidRPr="00E3724E">
          <w:t>-1</w:t>
        </w:r>
        <w:r>
          <w:t xml:space="preserve"> and </w:t>
        </w:r>
        <w:r>
          <w:rPr>
            <w:rFonts w:hint="eastAsia"/>
            <w:lang w:eastAsia="zh-CN"/>
          </w:rPr>
          <w:t>t</w:t>
        </w:r>
        <w:r w:rsidRPr="00E3724E">
          <w:t xml:space="preserve">able </w:t>
        </w:r>
        <w:r>
          <w:t>8.3.</w:t>
        </w:r>
        <w:r>
          <w:rPr>
            <w:rFonts w:hint="eastAsia"/>
            <w:lang w:eastAsia="zh-CN"/>
          </w:rPr>
          <w:t>4</w:t>
        </w:r>
        <w:r>
          <w:t>.</w:t>
        </w:r>
        <w:r>
          <w:rPr>
            <w:rFonts w:hint="eastAsia"/>
            <w:lang w:eastAsia="zh-CN"/>
          </w:rPr>
          <w:t>1.2-</w:t>
        </w:r>
        <w:r>
          <w:t>2</w:t>
        </w:r>
        <w:r>
          <w:rPr>
            <w:rFonts w:hint="eastAsia"/>
            <w:lang w:eastAsia="zh-CN"/>
          </w:rPr>
          <w:t xml:space="preserve"> for 4 UCI bits.</w:t>
        </w:r>
        <w:r w:rsidRPr="00E3724E">
          <w:t xml:space="preserve"> </w:t>
        </w:r>
      </w:ins>
    </w:p>
    <w:p w14:paraId="1949B0B4" w14:textId="77777777" w:rsidR="00F23B09" w:rsidRDefault="00F23B09" w:rsidP="00F23B09">
      <w:pPr>
        <w:pStyle w:val="TH"/>
        <w:rPr>
          <w:ins w:id="81" w:author="samsung" w:date="2018-11-02T19:00:00Z"/>
          <w:lang w:eastAsia="zh-CN"/>
        </w:rPr>
      </w:pPr>
      <w:ins w:id="82" w:author="samsung" w:date="2018-11-02T19:00:00Z">
        <w:r w:rsidRPr="00E3724E">
          <w:t xml:space="preserve">Table </w:t>
        </w:r>
        <w:r>
          <w:t>8.3.</w:t>
        </w:r>
        <w:r>
          <w:rPr>
            <w:rFonts w:hint="eastAsia"/>
            <w:lang w:eastAsia="zh-CN"/>
          </w:rPr>
          <w:t>4</w:t>
        </w:r>
        <w:r>
          <w:t>.</w:t>
        </w:r>
        <w:r>
          <w:rPr>
            <w:rFonts w:hint="eastAsia"/>
            <w:lang w:eastAsia="zh-CN"/>
          </w:rPr>
          <w:t>1.2</w:t>
        </w:r>
        <w:r w:rsidRPr="00E3724E">
          <w:t>-1:</w:t>
        </w:r>
        <w:r>
          <w:t xml:space="preserve"> Minimum requirements for PUCCH format </w:t>
        </w:r>
        <w:r>
          <w:rPr>
            <w:rFonts w:hint="eastAsia"/>
            <w:lang w:eastAsia="zh-CN"/>
          </w:rPr>
          <w:t xml:space="preserve">2 with </w:t>
        </w:r>
        <w:r>
          <w:t>15</w:t>
        </w:r>
        <w:r>
          <w:rPr>
            <w:rFonts w:hint="eastAsia"/>
            <w:lang w:eastAsia="zh-CN"/>
          </w:rPr>
          <w:t xml:space="preserve"> </w:t>
        </w:r>
        <w:r>
          <w:t>kHz SCS</w:t>
        </w:r>
      </w:ins>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1091"/>
        <w:gridCol w:w="1915"/>
        <w:gridCol w:w="923"/>
        <w:gridCol w:w="1017"/>
        <w:gridCol w:w="1004"/>
      </w:tblGrid>
      <w:tr w:rsidR="00F23B09" w:rsidRPr="00E3724E" w14:paraId="1E0AB907" w14:textId="77777777" w:rsidTr="00082625">
        <w:trPr>
          <w:trHeight w:val="170"/>
          <w:jc w:val="center"/>
          <w:ins w:id="83" w:author="samsung" w:date="2018-11-02T19:00:00Z"/>
        </w:trPr>
        <w:tc>
          <w:tcPr>
            <w:tcW w:w="1202" w:type="dxa"/>
            <w:vMerge w:val="restart"/>
          </w:tcPr>
          <w:p w14:paraId="3B0CA87B" w14:textId="77777777" w:rsidR="00F23B09" w:rsidRPr="00E3724E" w:rsidRDefault="00F23B09" w:rsidP="00082625">
            <w:pPr>
              <w:pStyle w:val="TAH"/>
              <w:rPr>
                <w:ins w:id="84" w:author="samsung" w:date="2018-11-02T19:00:00Z"/>
                <w:rFonts w:cs="Arial"/>
                <w:lang w:eastAsia="zh-CN"/>
              </w:rPr>
            </w:pPr>
            <w:ins w:id="85"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202" w:type="dxa"/>
            <w:vMerge w:val="restart"/>
          </w:tcPr>
          <w:p w14:paraId="6FA84E46" w14:textId="77777777" w:rsidR="00F23B09" w:rsidRPr="00E3724E" w:rsidRDefault="00F23B09" w:rsidP="00082625">
            <w:pPr>
              <w:pStyle w:val="TAH"/>
              <w:rPr>
                <w:ins w:id="86" w:author="samsung" w:date="2018-11-02T19:00:00Z"/>
                <w:rFonts w:cs="Arial"/>
                <w:lang w:eastAsia="zh-CN"/>
              </w:rPr>
            </w:pPr>
            <w:ins w:id="87" w:author="samsung" w:date="2018-11-02T19:00:00Z">
              <w:r w:rsidRPr="00E3724E">
                <w:rPr>
                  <w:rFonts w:cs="Arial"/>
                  <w:lang w:eastAsia="zh-CN"/>
                </w:rPr>
                <w:t>Number of RX antennas</w:t>
              </w:r>
            </w:ins>
          </w:p>
        </w:tc>
        <w:tc>
          <w:tcPr>
            <w:tcW w:w="1091" w:type="dxa"/>
            <w:vMerge w:val="restart"/>
          </w:tcPr>
          <w:p w14:paraId="26CFBA3C" w14:textId="77777777" w:rsidR="00F23B09" w:rsidRPr="00E3724E" w:rsidRDefault="00F23B09" w:rsidP="00082625">
            <w:pPr>
              <w:pStyle w:val="TAH"/>
              <w:rPr>
                <w:ins w:id="88" w:author="samsung" w:date="2018-11-02T19:00:00Z"/>
                <w:rFonts w:cs="Arial"/>
              </w:rPr>
            </w:pPr>
            <w:ins w:id="89" w:author="samsung" w:date="2018-11-02T19:00:00Z">
              <w:r w:rsidRPr="00E3724E">
                <w:rPr>
                  <w:rFonts w:cs="Arial"/>
                </w:rPr>
                <w:t>Cyclic Prefix</w:t>
              </w:r>
            </w:ins>
          </w:p>
        </w:tc>
        <w:tc>
          <w:tcPr>
            <w:tcW w:w="1915" w:type="dxa"/>
            <w:vMerge w:val="restart"/>
          </w:tcPr>
          <w:p w14:paraId="0A284B5E" w14:textId="77777777" w:rsidR="00F23B09" w:rsidRPr="00E3724E" w:rsidRDefault="00F23B09" w:rsidP="00082625">
            <w:pPr>
              <w:pStyle w:val="TAH"/>
              <w:rPr>
                <w:ins w:id="90" w:author="samsung" w:date="2018-11-02T19:00:00Z"/>
                <w:rFonts w:cs="Arial"/>
                <w:lang w:eastAsia="zh-CN"/>
              </w:rPr>
            </w:pPr>
            <w:ins w:id="91"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944" w:type="dxa"/>
            <w:gridSpan w:val="3"/>
          </w:tcPr>
          <w:p w14:paraId="46E01822" w14:textId="77777777" w:rsidR="00F23B09" w:rsidRPr="00E3724E" w:rsidRDefault="00F23B09" w:rsidP="00082625">
            <w:pPr>
              <w:pStyle w:val="TAH"/>
              <w:rPr>
                <w:ins w:id="92" w:author="samsung" w:date="2018-11-02T19:00:00Z"/>
                <w:rFonts w:cs="Arial"/>
              </w:rPr>
            </w:pPr>
            <w:ins w:id="93" w:author="samsung" w:date="2018-11-02T19:00:00Z">
              <w:r w:rsidRPr="00E3724E">
                <w:rPr>
                  <w:rFonts w:cs="Arial"/>
                </w:rPr>
                <w:t>Channel Bandwidth / SNR [dB]</w:t>
              </w:r>
            </w:ins>
          </w:p>
        </w:tc>
      </w:tr>
      <w:tr w:rsidR="00F23B09" w:rsidRPr="00E3724E" w14:paraId="443BE136" w14:textId="77777777" w:rsidTr="00082625">
        <w:trPr>
          <w:trHeight w:val="120"/>
          <w:jc w:val="center"/>
          <w:ins w:id="94" w:author="samsung" w:date="2018-11-02T19:00:00Z"/>
        </w:trPr>
        <w:tc>
          <w:tcPr>
            <w:tcW w:w="1202" w:type="dxa"/>
            <w:vMerge/>
          </w:tcPr>
          <w:p w14:paraId="1C6911DE" w14:textId="77777777" w:rsidR="00F23B09" w:rsidRPr="00E3724E" w:rsidRDefault="00F23B09" w:rsidP="00082625">
            <w:pPr>
              <w:pStyle w:val="TAH"/>
              <w:rPr>
                <w:ins w:id="95" w:author="samsung" w:date="2018-11-02T19:00:00Z"/>
                <w:rFonts w:cs="Arial"/>
              </w:rPr>
            </w:pPr>
          </w:p>
        </w:tc>
        <w:tc>
          <w:tcPr>
            <w:tcW w:w="1202" w:type="dxa"/>
            <w:vMerge/>
          </w:tcPr>
          <w:p w14:paraId="05DF40B4" w14:textId="77777777" w:rsidR="00F23B09" w:rsidRPr="00E3724E" w:rsidRDefault="00F23B09" w:rsidP="00082625">
            <w:pPr>
              <w:pStyle w:val="TAH"/>
              <w:rPr>
                <w:ins w:id="96" w:author="samsung" w:date="2018-11-02T19:00:00Z"/>
                <w:rFonts w:cs="Arial"/>
              </w:rPr>
            </w:pPr>
          </w:p>
        </w:tc>
        <w:tc>
          <w:tcPr>
            <w:tcW w:w="1091" w:type="dxa"/>
            <w:vMerge/>
          </w:tcPr>
          <w:p w14:paraId="60C1DEB4" w14:textId="77777777" w:rsidR="00F23B09" w:rsidRPr="00E3724E" w:rsidRDefault="00F23B09" w:rsidP="00082625">
            <w:pPr>
              <w:pStyle w:val="TAH"/>
              <w:rPr>
                <w:ins w:id="97" w:author="samsung" w:date="2018-11-02T19:00:00Z"/>
                <w:rFonts w:cs="Arial"/>
              </w:rPr>
            </w:pPr>
          </w:p>
        </w:tc>
        <w:tc>
          <w:tcPr>
            <w:tcW w:w="1915" w:type="dxa"/>
            <w:vMerge/>
          </w:tcPr>
          <w:p w14:paraId="08898AC4" w14:textId="77777777" w:rsidR="00F23B09" w:rsidRPr="00E3724E" w:rsidRDefault="00F23B09" w:rsidP="00082625">
            <w:pPr>
              <w:pStyle w:val="TAH"/>
              <w:rPr>
                <w:ins w:id="98" w:author="samsung" w:date="2018-11-02T19:00:00Z"/>
                <w:rFonts w:cs="Arial"/>
              </w:rPr>
            </w:pPr>
          </w:p>
        </w:tc>
        <w:tc>
          <w:tcPr>
            <w:tcW w:w="923" w:type="dxa"/>
          </w:tcPr>
          <w:p w14:paraId="1F9D3FD8" w14:textId="77777777" w:rsidR="00F23B09" w:rsidRPr="00E3724E" w:rsidRDefault="00F23B09" w:rsidP="00082625">
            <w:pPr>
              <w:pStyle w:val="TAH"/>
              <w:rPr>
                <w:ins w:id="99" w:author="samsung" w:date="2018-11-02T19:00:00Z"/>
                <w:rFonts w:cs="Arial"/>
              </w:rPr>
            </w:pPr>
            <w:ins w:id="100" w:author="samsung" w:date="2018-11-02T19:00:00Z">
              <w:r w:rsidRPr="00E3724E">
                <w:rPr>
                  <w:rFonts w:cs="Arial"/>
                </w:rPr>
                <w:t>5 MHz</w:t>
              </w:r>
            </w:ins>
          </w:p>
        </w:tc>
        <w:tc>
          <w:tcPr>
            <w:tcW w:w="1017" w:type="dxa"/>
          </w:tcPr>
          <w:p w14:paraId="6EA7159C" w14:textId="77777777" w:rsidR="00F23B09" w:rsidRPr="00E3724E" w:rsidRDefault="00F23B09" w:rsidP="00082625">
            <w:pPr>
              <w:pStyle w:val="TAH"/>
              <w:rPr>
                <w:ins w:id="101" w:author="samsung" w:date="2018-11-02T19:00:00Z"/>
                <w:rFonts w:cs="Arial"/>
              </w:rPr>
            </w:pPr>
            <w:ins w:id="102" w:author="samsung" w:date="2018-11-02T19:00:00Z">
              <w:r w:rsidRPr="00E3724E">
                <w:rPr>
                  <w:rFonts w:cs="Arial"/>
                </w:rPr>
                <w:t>10 MHz</w:t>
              </w:r>
            </w:ins>
          </w:p>
        </w:tc>
        <w:tc>
          <w:tcPr>
            <w:tcW w:w="1004" w:type="dxa"/>
          </w:tcPr>
          <w:p w14:paraId="1AF50134" w14:textId="77777777" w:rsidR="00F23B09" w:rsidRPr="00E3724E" w:rsidRDefault="00F23B09" w:rsidP="00082625">
            <w:pPr>
              <w:pStyle w:val="TAH"/>
              <w:rPr>
                <w:ins w:id="103" w:author="samsung" w:date="2018-11-02T19:00:00Z"/>
                <w:rFonts w:cs="Arial"/>
              </w:rPr>
            </w:pPr>
            <w:ins w:id="104" w:author="samsung" w:date="2018-11-02T19:00:00Z">
              <w:r>
                <w:rPr>
                  <w:rFonts w:cs="Arial"/>
                </w:rPr>
                <w:t>20</w:t>
              </w:r>
              <w:r w:rsidRPr="00E3724E">
                <w:rPr>
                  <w:rFonts w:cs="Arial"/>
                </w:rPr>
                <w:t xml:space="preserve"> MHz</w:t>
              </w:r>
            </w:ins>
          </w:p>
        </w:tc>
      </w:tr>
      <w:tr w:rsidR="00F23B09" w:rsidRPr="00E3724E" w14:paraId="6AC30EC5" w14:textId="77777777" w:rsidTr="00082625">
        <w:trPr>
          <w:trHeight w:val="319"/>
          <w:jc w:val="center"/>
          <w:ins w:id="105" w:author="samsung" w:date="2018-11-02T19:00:00Z"/>
        </w:trPr>
        <w:tc>
          <w:tcPr>
            <w:tcW w:w="1202" w:type="dxa"/>
            <w:vMerge w:val="restart"/>
            <w:vAlign w:val="center"/>
          </w:tcPr>
          <w:p w14:paraId="483BACBC" w14:textId="77777777" w:rsidR="00F23B09" w:rsidRPr="00E3724E" w:rsidRDefault="00F23B09" w:rsidP="00082625">
            <w:pPr>
              <w:pStyle w:val="TAC"/>
              <w:rPr>
                <w:ins w:id="106" w:author="samsung" w:date="2018-11-02T19:00:00Z"/>
                <w:rFonts w:cs="Arial"/>
                <w:lang w:eastAsia="zh-CN"/>
              </w:rPr>
            </w:pPr>
            <w:ins w:id="107" w:author="samsung" w:date="2018-11-02T19:00:00Z">
              <w:r>
                <w:rPr>
                  <w:rFonts w:cs="Arial"/>
                  <w:lang w:eastAsia="zh-CN"/>
                </w:rPr>
                <w:t>1</w:t>
              </w:r>
            </w:ins>
          </w:p>
        </w:tc>
        <w:tc>
          <w:tcPr>
            <w:tcW w:w="1202" w:type="dxa"/>
            <w:vAlign w:val="center"/>
          </w:tcPr>
          <w:p w14:paraId="345E7327" w14:textId="77777777" w:rsidR="00F23B09" w:rsidRPr="00E3724E" w:rsidRDefault="00F23B09" w:rsidP="00082625">
            <w:pPr>
              <w:pStyle w:val="TAC"/>
              <w:rPr>
                <w:ins w:id="108" w:author="samsung" w:date="2018-11-02T19:00:00Z"/>
                <w:rFonts w:cs="Arial"/>
                <w:lang w:eastAsia="zh-CN"/>
              </w:rPr>
            </w:pPr>
            <w:ins w:id="109" w:author="samsung" w:date="2018-11-02T19:00:00Z">
              <w:r w:rsidRPr="00E3724E">
                <w:rPr>
                  <w:rFonts w:cs="Arial"/>
                  <w:lang w:eastAsia="zh-CN"/>
                </w:rPr>
                <w:t>2</w:t>
              </w:r>
            </w:ins>
          </w:p>
        </w:tc>
        <w:tc>
          <w:tcPr>
            <w:tcW w:w="1091" w:type="dxa"/>
            <w:vAlign w:val="center"/>
          </w:tcPr>
          <w:p w14:paraId="26746441" w14:textId="77777777" w:rsidR="00F23B09" w:rsidRPr="00E3724E" w:rsidRDefault="00F23B09" w:rsidP="00082625">
            <w:pPr>
              <w:pStyle w:val="TAC"/>
              <w:rPr>
                <w:ins w:id="110" w:author="samsung" w:date="2018-11-02T19:00:00Z"/>
                <w:rFonts w:cs="Arial"/>
              </w:rPr>
            </w:pPr>
            <w:ins w:id="111" w:author="samsung" w:date="2018-11-02T19:00:00Z">
              <w:r w:rsidRPr="00E3724E">
                <w:rPr>
                  <w:rFonts w:cs="Arial"/>
                </w:rPr>
                <w:t>Normal</w:t>
              </w:r>
            </w:ins>
          </w:p>
        </w:tc>
        <w:tc>
          <w:tcPr>
            <w:tcW w:w="1915" w:type="dxa"/>
            <w:vAlign w:val="center"/>
          </w:tcPr>
          <w:p w14:paraId="5A36D738" w14:textId="77777777" w:rsidR="00F23B09" w:rsidRDefault="00F23B09" w:rsidP="00082625">
            <w:pPr>
              <w:pStyle w:val="TAC"/>
              <w:rPr>
                <w:ins w:id="112" w:author="samsung" w:date="2018-11-02T19:00:00Z"/>
                <w:rFonts w:cs="Arial"/>
                <w:lang w:eastAsia="zh-CN"/>
              </w:rPr>
            </w:pPr>
            <w:ins w:id="113" w:author="samsung" w:date="2018-11-02T19:00:00Z">
              <w:r w:rsidRPr="00B94D3F">
                <w:rPr>
                  <w:rFonts w:cs="Arial"/>
                </w:rPr>
                <w:t>TDLC300-100</w:t>
              </w:r>
              <w:r w:rsidRPr="00990604" w:rsidDel="002E550C">
                <w:rPr>
                  <w:rFonts w:cs="Arial"/>
                </w:rPr>
                <w:t xml:space="preserve"> </w:t>
              </w:r>
              <w:r>
                <w:rPr>
                  <w:rFonts w:cs="Arial" w:hint="eastAsia"/>
                  <w:lang w:eastAsia="zh-CN"/>
                </w:rPr>
                <w:t>Low</w:t>
              </w:r>
            </w:ins>
          </w:p>
        </w:tc>
        <w:tc>
          <w:tcPr>
            <w:tcW w:w="923" w:type="dxa"/>
            <w:shd w:val="clear" w:color="auto" w:fill="auto"/>
            <w:vAlign w:val="center"/>
          </w:tcPr>
          <w:p w14:paraId="04EB75BC" w14:textId="77777777" w:rsidR="00F23B09" w:rsidRPr="00E3724E" w:rsidRDefault="00F23B09" w:rsidP="00082625">
            <w:pPr>
              <w:pStyle w:val="TAC"/>
              <w:rPr>
                <w:ins w:id="114" w:author="samsung" w:date="2018-11-02T19:00:00Z"/>
                <w:rFonts w:cs="Arial"/>
                <w:lang w:eastAsia="zh-CN"/>
              </w:rPr>
            </w:pPr>
            <w:ins w:id="115" w:author="samsung" w:date="2018-11-02T19:00:00Z">
              <w:r>
                <w:rPr>
                  <w:rFonts w:cs="Arial" w:hint="eastAsia"/>
                  <w:lang w:eastAsia="zh-CN"/>
                </w:rPr>
                <w:t>[TBD]</w:t>
              </w:r>
            </w:ins>
          </w:p>
        </w:tc>
        <w:tc>
          <w:tcPr>
            <w:tcW w:w="1017" w:type="dxa"/>
            <w:shd w:val="clear" w:color="auto" w:fill="auto"/>
            <w:vAlign w:val="center"/>
          </w:tcPr>
          <w:p w14:paraId="58106079" w14:textId="77777777" w:rsidR="00F23B09" w:rsidRPr="00E3724E" w:rsidRDefault="00F23B09" w:rsidP="00082625">
            <w:pPr>
              <w:pStyle w:val="TAC"/>
              <w:rPr>
                <w:ins w:id="116" w:author="samsung" w:date="2018-11-02T19:00:00Z"/>
                <w:rFonts w:cs="Arial"/>
                <w:lang w:eastAsia="zh-CN"/>
              </w:rPr>
            </w:pPr>
            <w:ins w:id="117" w:author="samsung" w:date="2018-11-02T19:00:00Z">
              <w:r>
                <w:rPr>
                  <w:rFonts w:cs="Arial" w:hint="eastAsia"/>
                  <w:lang w:eastAsia="zh-CN"/>
                </w:rPr>
                <w:t>[TBD]</w:t>
              </w:r>
            </w:ins>
          </w:p>
        </w:tc>
        <w:tc>
          <w:tcPr>
            <w:tcW w:w="1004" w:type="dxa"/>
            <w:shd w:val="clear" w:color="auto" w:fill="auto"/>
            <w:vAlign w:val="center"/>
          </w:tcPr>
          <w:p w14:paraId="0751DE1F" w14:textId="77777777" w:rsidR="00F23B09" w:rsidRPr="00E3724E" w:rsidRDefault="00F23B09" w:rsidP="00082625">
            <w:pPr>
              <w:pStyle w:val="TAC"/>
              <w:rPr>
                <w:ins w:id="118" w:author="samsung" w:date="2018-11-02T19:00:00Z"/>
                <w:rFonts w:cs="Arial"/>
                <w:lang w:eastAsia="zh-CN"/>
              </w:rPr>
            </w:pPr>
            <w:ins w:id="119" w:author="samsung" w:date="2018-11-02T19:00:00Z">
              <w:r>
                <w:rPr>
                  <w:rFonts w:cs="Arial" w:hint="eastAsia"/>
                  <w:lang w:eastAsia="zh-CN"/>
                </w:rPr>
                <w:t>[TBD]</w:t>
              </w:r>
            </w:ins>
          </w:p>
        </w:tc>
      </w:tr>
      <w:tr w:rsidR="00F23B09" w:rsidRPr="00E3724E" w14:paraId="69F98A05" w14:textId="77777777" w:rsidTr="00082625">
        <w:trPr>
          <w:trHeight w:val="319"/>
          <w:jc w:val="center"/>
          <w:ins w:id="120" w:author="samsung" w:date="2018-11-02T19:00:00Z"/>
        </w:trPr>
        <w:tc>
          <w:tcPr>
            <w:tcW w:w="1202" w:type="dxa"/>
            <w:vMerge/>
            <w:vAlign w:val="center"/>
          </w:tcPr>
          <w:p w14:paraId="581A8EA8" w14:textId="77777777" w:rsidR="00F23B09" w:rsidRDefault="00F23B09" w:rsidP="00082625">
            <w:pPr>
              <w:pStyle w:val="TAC"/>
              <w:rPr>
                <w:ins w:id="121" w:author="samsung" w:date="2018-11-02T19:00:00Z"/>
                <w:rFonts w:cs="Arial"/>
                <w:lang w:eastAsia="zh-CN"/>
              </w:rPr>
            </w:pPr>
          </w:p>
        </w:tc>
        <w:tc>
          <w:tcPr>
            <w:tcW w:w="1202" w:type="dxa"/>
            <w:vAlign w:val="center"/>
          </w:tcPr>
          <w:p w14:paraId="0DDF9CE0" w14:textId="77777777" w:rsidR="00F23B09" w:rsidRPr="00E3724E" w:rsidRDefault="00F23B09" w:rsidP="00082625">
            <w:pPr>
              <w:pStyle w:val="TAC"/>
              <w:rPr>
                <w:ins w:id="122" w:author="samsung" w:date="2018-11-02T19:00:00Z"/>
                <w:rFonts w:cs="Arial"/>
                <w:lang w:eastAsia="zh-CN"/>
              </w:rPr>
            </w:pPr>
            <w:ins w:id="123" w:author="samsung" w:date="2018-11-02T19:00:00Z">
              <w:r>
                <w:rPr>
                  <w:rFonts w:cs="Arial"/>
                  <w:lang w:eastAsia="zh-CN"/>
                </w:rPr>
                <w:t>4</w:t>
              </w:r>
            </w:ins>
          </w:p>
        </w:tc>
        <w:tc>
          <w:tcPr>
            <w:tcW w:w="1091" w:type="dxa"/>
            <w:vAlign w:val="center"/>
          </w:tcPr>
          <w:p w14:paraId="5691E8AF" w14:textId="77777777" w:rsidR="00F23B09" w:rsidRPr="00E3724E" w:rsidRDefault="00F23B09" w:rsidP="00082625">
            <w:pPr>
              <w:pStyle w:val="TAC"/>
              <w:rPr>
                <w:ins w:id="124" w:author="samsung" w:date="2018-11-02T19:00:00Z"/>
                <w:rFonts w:cs="Arial"/>
              </w:rPr>
            </w:pPr>
            <w:ins w:id="125" w:author="samsung" w:date="2018-11-02T19:00:00Z">
              <w:r>
                <w:rPr>
                  <w:rFonts w:cs="Arial"/>
                </w:rPr>
                <w:t>Normal</w:t>
              </w:r>
            </w:ins>
          </w:p>
        </w:tc>
        <w:tc>
          <w:tcPr>
            <w:tcW w:w="1915" w:type="dxa"/>
            <w:vAlign w:val="center"/>
          </w:tcPr>
          <w:p w14:paraId="36985AF7" w14:textId="77777777" w:rsidR="00F23B09" w:rsidRDefault="00F23B09" w:rsidP="00082625">
            <w:pPr>
              <w:pStyle w:val="TAC"/>
              <w:rPr>
                <w:ins w:id="126" w:author="samsung" w:date="2018-11-02T19:00:00Z"/>
                <w:rFonts w:cs="Arial"/>
                <w:lang w:eastAsia="zh-CN"/>
              </w:rPr>
            </w:pPr>
            <w:ins w:id="127" w:author="samsung" w:date="2018-11-02T19:00:00Z">
              <w:r w:rsidRPr="00B94D3F">
                <w:rPr>
                  <w:rFonts w:cs="Arial"/>
                </w:rPr>
                <w:t>TDLC300-100</w:t>
              </w:r>
              <w:r w:rsidRPr="00990604" w:rsidDel="002E550C">
                <w:rPr>
                  <w:rFonts w:cs="Arial"/>
                </w:rPr>
                <w:t xml:space="preserve"> </w:t>
              </w:r>
              <w:r>
                <w:rPr>
                  <w:rFonts w:cs="Arial" w:hint="eastAsia"/>
                  <w:lang w:eastAsia="zh-CN"/>
                </w:rPr>
                <w:t>Low</w:t>
              </w:r>
            </w:ins>
          </w:p>
        </w:tc>
        <w:tc>
          <w:tcPr>
            <w:tcW w:w="923" w:type="dxa"/>
            <w:shd w:val="clear" w:color="auto" w:fill="auto"/>
            <w:vAlign w:val="center"/>
          </w:tcPr>
          <w:p w14:paraId="0DE683F6" w14:textId="77777777" w:rsidR="00F23B09" w:rsidRPr="00E3724E" w:rsidRDefault="00F23B09" w:rsidP="00082625">
            <w:pPr>
              <w:pStyle w:val="TAC"/>
              <w:rPr>
                <w:ins w:id="128" w:author="samsung" w:date="2018-11-02T19:00:00Z"/>
                <w:rFonts w:cs="Arial"/>
                <w:lang w:eastAsia="zh-CN"/>
              </w:rPr>
            </w:pPr>
            <w:ins w:id="129" w:author="samsung" w:date="2018-11-02T19:00:00Z">
              <w:r>
                <w:rPr>
                  <w:rFonts w:cs="Arial" w:hint="eastAsia"/>
                  <w:lang w:eastAsia="zh-CN"/>
                </w:rPr>
                <w:t>[TBD]</w:t>
              </w:r>
            </w:ins>
          </w:p>
        </w:tc>
        <w:tc>
          <w:tcPr>
            <w:tcW w:w="1017" w:type="dxa"/>
            <w:shd w:val="clear" w:color="auto" w:fill="auto"/>
            <w:vAlign w:val="center"/>
          </w:tcPr>
          <w:p w14:paraId="5F6119C1" w14:textId="77777777" w:rsidR="00F23B09" w:rsidRPr="00E3724E" w:rsidRDefault="00F23B09" w:rsidP="00082625">
            <w:pPr>
              <w:pStyle w:val="TAC"/>
              <w:rPr>
                <w:ins w:id="130" w:author="samsung" w:date="2018-11-02T19:00:00Z"/>
                <w:rFonts w:cs="Arial"/>
                <w:lang w:eastAsia="zh-CN"/>
              </w:rPr>
            </w:pPr>
            <w:ins w:id="131" w:author="samsung" w:date="2018-11-02T19:00:00Z">
              <w:r>
                <w:rPr>
                  <w:rFonts w:cs="Arial" w:hint="eastAsia"/>
                  <w:lang w:eastAsia="zh-CN"/>
                </w:rPr>
                <w:t>[TBD]</w:t>
              </w:r>
            </w:ins>
          </w:p>
        </w:tc>
        <w:tc>
          <w:tcPr>
            <w:tcW w:w="1004" w:type="dxa"/>
            <w:shd w:val="clear" w:color="auto" w:fill="auto"/>
            <w:vAlign w:val="center"/>
          </w:tcPr>
          <w:p w14:paraId="2B25F375" w14:textId="77777777" w:rsidR="00F23B09" w:rsidRPr="00E3724E" w:rsidRDefault="00F23B09" w:rsidP="00082625">
            <w:pPr>
              <w:pStyle w:val="TAC"/>
              <w:rPr>
                <w:ins w:id="132" w:author="samsung" w:date="2018-11-02T19:00:00Z"/>
                <w:rFonts w:cs="Arial"/>
                <w:lang w:eastAsia="zh-CN"/>
              </w:rPr>
            </w:pPr>
            <w:ins w:id="133" w:author="samsung" w:date="2018-11-02T19:00:00Z">
              <w:r>
                <w:rPr>
                  <w:rFonts w:cs="Arial" w:hint="eastAsia"/>
                  <w:lang w:eastAsia="zh-CN"/>
                </w:rPr>
                <w:t>[TBD]</w:t>
              </w:r>
            </w:ins>
          </w:p>
        </w:tc>
      </w:tr>
      <w:tr w:rsidR="00F23B09" w:rsidRPr="00E3724E" w14:paraId="7AD94D46" w14:textId="77777777" w:rsidTr="00082625">
        <w:trPr>
          <w:trHeight w:val="319"/>
          <w:jc w:val="center"/>
          <w:ins w:id="134" w:author="samsung" w:date="2018-11-02T19:00:00Z"/>
        </w:trPr>
        <w:tc>
          <w:tcPr>
            <w:tcW w:w="1202" w:type="dxa"/>
            <w:vMerge/>
            <w:vAlign w:val="center"/>
          </w:tcPr>
          <w:p w14:paraId="2530DCB3" w14:textId="77777777" w:rsidR="00F23B09" w:rsidRDefault="00F23B09" w:rsidP="00082625">
            <w:pPr>
              <w:pStyle w:val="TAC"/>
              <w:rPr>
                <w:ins w:id="135" w:author="samsung" w:date="2018-11-02T19:00:00Z"/>
                <w:rFonts w:cs="Arial"/>
                <w:lang w:eastAsia="zh-CN"/>
              </w:rPr>
            </w:pPr>
          </w:p>
        </w:tc>
        <w:tc>
          <w:tcPr>
            <w:tcW w:w="1202" w:type="dxa"/>
            <w:vAlign w:val="center"/>
          </w:tcPr>
          <w:p w14:paraId="5E8F94AB" w14:textId="77777777" w:rsidR="00F23B09" w:rsidRPr="00E3724E" w:rsidRDefault="00F23B09" w:rsidP="00082625">
            <w:pPr>
              <w:pStyle w:val="TAC"/>
              <w:rPr>
                <w:ins w:id="136" w:author="samsung" w:date="2018-11-02T19:00:00Z"/>
                <w:rFonts w:cs="Arial"/>
                <w:lang w:eastAsia="zh-CN"/>
              </w:rPr>
            </w:pPr>
            <w:ins w:id="137" w:author="samsung" w:date="2018-11-02T19:00:00Z">
              <w:r>
                <w:rPr>
                  <w:rFonts w:cs="Arial"/>
                  <w:lang w:eastAsia="zh-CN"/>
                </w:rPr>
                <w:t>8</w:t>
              </w:r>
            </w:ins>
          </w:p>
        </w:tc>
        <w:tc>
          <w:tcPr>
            <w:tcW w:w="1091" w:type="dxa"/>
            <w:vAlign w:val="center"/>
          </w:tcPr>
          <w:p w14:paraId="45475590" w14:textId="77777777" w:rsidR="00F23B09" w:rsidRPr="00E3724E" w:rsidRDefault="00F23B09" w:rsidP="00082625">
            <w:pPr>
              <w:pStyle w:val="TAC"/>
              <w:rPr>
                <w:ins w:id="138" w:author="samsung" w:date="2018-11-02T19:00:00Z"/>
                <w:rFonts w:cs="Arial"/>
              </w:rPr>
            </w:pPr>
            <w:ins w:id="139" w:author="samsung" w:date="2018-11-02T19:00:00Z">
              <w:r>
                <w:rPr>
                  <w:rFonts w:cs="Arial"/>
                </w:rPr>
                <w:t>Normal</w:t>
              </w:r>
            </w:ins>
          </w:p>
        </w:tc>
        <w:tc>
          <w:tcPr>
            <w:tcW w:w="1915" w:type="dxa"/>
            <w:vAlign w:val="center"/>
          </w:tcPr>
          <w:p w14:paraId="5CAA4F4D" w14:textId="77777777" w:rsidR="00F23B09" w:rsidRDefault="00F23B09" w:rsidP="00082625">
            <w:pPr>
              <w:pStyle w:val="TAC"/>
              <w:rPr>
                <w:ins w:id="140" w:author="samsung" w:date="2018-11-02T19:00:00Z"/>
                <w:rFonts w:cs="Arial"/>
              </w:rPr>
            </w:pPr>
            <w:ins w:id="141" w:author="samsung" w:date="2018-11-02T19:00:00Z">
              <w:r w:rsidRPr="00B94D3F">
                <w:rPr>
                  <w:rFonts w:cs="Arial"/>
                </w:rPr>
                <w:t>TDLC300-100</w:t>
              </w:r>
              <w:r w:rsidRPr="00990604" w:rsidDel="002E550C">
                <w:rPr>
                  <w:rFonts w:cs="Arial"/>
                </w:rPr>
                <w:t xml:space="preserve"> </w:t>
              </w:r>
              <w:r w:rsidRPr="00990604">
                <w:rPr>
                  <w:rFonts w:cs="Arial"/>
                </w:rPr>
                <w:t>Low</w:t>
              </w:r>
            </w:ins>
          </w:p>
        </w:tc>
        <w:tc>
          <w:tcPr>
            <w:tcW w:w="923" w:type="dxa"/>
            <w:shd w:val="clear" w:color="auto" w:fill="auto"/>
            <w:vAlign w:val="center"/>
          </w:tcPr>
          <w:p w14:paraId="0CB11C96" w14:textId="77777777" w:rsidR="00F23B09" w:rsidRPr="00E3724E" w:rsidRDefault="00F23B09" w:rsidP="00082625">
            <w:pPr>
              <w:pStyle w:val="TAC"/>
              <w:rPr>
                <w:ins w:id="142" w:author="samsung" w:date="2018-11-02T19:00:00Z"/>
                <w:rFonts w:cs="Arial"/>
                <w:lang w:eastAsia="zh-CN"/>
              </w:rPr>
            </w:pPr>
            <w:ins w:id="143" w:author="samsung" w:date="2018-11-02T19:00:00Z">
              <w:r>
                <w:rPr>
                  <w:rFonts w:cs="Arial" w:hint="eastAsia"/>
                  <w:lang w:eastAsia="zh-CN"/>
                </w:rPr>
                <w:t>[TBD]</w:t>
              </w:r>
            </w:ins>
          </w:p>
        </w:tc>
        <w:tc>
          <w:tcPr>
            <w:tcW w:w="1017" w:type="dxa"/>
            <w:shd w:val="clear" w:color="auto" w:fill="auto"/>
            <w:vAlign w:val="center"/>
          </w:tcPr>
          <w:p w14:paraId="01A25148" w14:textId="77777777" w:rsidR="00F23B09" w:rsidRPr="00E3724E" w:rsidRDefault="00F23B09" w:rsidP="00082625">
            <w:pPr>
              <w:pStyle w:val="TAC"/>
              <w:rPr>
                <w:ins w:id="144" w:author="samsung" w:date="2018-11-02T19:00:00Z"/>
                <w:rFonts w:cs="Arial"/>
                <w:lang w:eastAsia="zh-CN"/>
              </w:rPr>
            </w:pPr>
            <w:ins w:id="145" w:author="samsung" w:date="2018-11-02T19:00:00Z">
              <w:r>
                <w:rPr>
                  <w:rFonts w:cs="Arial" w:hint="eastAsia"/>
                  <w:lang w:eastAsia="zh-CN"/>
                </w:rPr>
                <w:t>[TBD]</w:t>
              </w:r>
            </w:ins>
          </w:p>
        </w:tc>
        <w:tc>
          <w:tcPr>
            <w:tcW w:w="1004" w:type="dxa"/>
            <w:shd w:val="clear" w:color="auto" w:fill="auto"/>
            <w:vAlign w:val="center"/>
          </w:tcPr>
          <w:p w14:paraId="4B14DFC4" w14:textId="77777777" w:rsidR="00F23B09" w:rsidRPr="00E3724E" w:rsidRDefault="00F23B09" w:rsidP="00082625">
            <w:pPr>
              <w:pStyle w:val="TAC"/>
              <w:rPr>
                <w:ins w:id="146" w:author="samsung" w:date="2018-11-02T19:00:00Z"/>
                <w:rFonts w:cs="Arial"/>
                <w:lang w:eastAsia="zh-CN"/>
              </w:rPr>
            </w:pPr>
            <w:ins w:id="147" w:author="samsung" w:date="2018-11-02T19:00:00Z">
              <w:r>
                <w:rPr>
                  <w:rFonts w:cs="Arial" w:hint="eastAsia"/>
                  <w:lang w:eastAsia="zh-CN"/>
                </w:rPr>
                <w:t>[TBD]</w:t>
              </w:r>
            </w:ins>
          </w:p>
        </w:tc>
      </w:tr>
    </w:tbl>
    <w:p w14:paraId="7D767162" w14:textId="77777777" w:rsidR="00F23B09" w:rsidRPr="00E3724E" w:rsidRDefault="00F23B09" w:rsidP="00F23B09">
      <w:pPr>
        <w:rPr>
          <w:ins w:id="148" w:author="samsung" w:date="2018-11-02T19:00:00Z"/>
        </w:rPr>
      </w:pPr>
    </w:p>
    <w:p w14:paraId="43E8BFA7" w14:textId="77777777" w:rsidR="00F23B09" w:rsidRDefault="00F23B09" w:rsidP="00F23B09">
      <w:pPr>
        <w:pStyle w:val="TH"/>
        <w:rPr>
          <w:ins w:id="149" w:author="samsung" w:date="2018-11-02T19:00:00Z"/>
          <w:lang w:eastAsia="zh-CN"/>
        </w:rPr>
      </w:pPr>
      <w:ins w:id="150" w:author="samsung" w:date="2018-11-02T19:00:00Z">
        <w:r w:rsidRPr="00E3724E">
          <w:lastRenderedPageBreak/>
          <w:t xml:space="preserve">Table </w:t>
        </w:r>
        <w:r>
          <w:t>8.3.</w:t>
        </w:r>
        <w:r>
          <w:rPr>
            <w:rFonts w:hint="eastAsia"/>
            <w:lang w:eastAsia="zh-CN"/>
          </w:rPr>
          <w:t>4</w:t>
        </w:r>
        <w:r>
          <w:t>.</w:t>
        </w:r>
        <w:r>
          <w:rPr>
            <w:rFonts w:hint="eastAsia"/>
            <w:lang w:eastAsia="zh-CN"/>
          </w:rPr>
          <w:t>1.2</w:t>
        </w:r>
        <w:r>
          <w:t>-</w:t>
        </w:r>
        <w:r>
          <w:rPr>
            <w:rFonts w:hint="eastAsia"/>
            <w:lang w:eastAsia="zh-CN"/>
          </w:rPr>
          <w:t>2</w:t>
        </w:r>
        <w:r w:rsidRPr="00E3724E">
          <w:t>:</w:t>
        </w:r>
        <w:r>
          <w:t xml:space="preserve"> Minimum requirements for PUCCH format </w:t>
        </w:r>
        <w:r>
          <w:rPr>
            <w:rFonts w:hint="eastAsia"/>
            <w:lang w:eastAsia="zh-CN"/>
          </w:rPr>
          <w:t>2</w:t>
        </w:r>
        <w:r w:rsidRPr="00E3724E">
          <w:t xml:space="preserve"> </w:t>
        </w:r>
        <w:r>
          <w:t xml:space="preserve">with </w:t>
        </w:r>
        <w:r>
          <w:rPr>
            <w:rFonts w:hint="eastAsia"/>
            <w:lang w:eastAsia="zh-CN"/>
          </w:rPr>
          <w:t xml:space="preserve">30 </w:t>
        </w:r>
        <w:r>
          <w:t>kHz SCS</w:t>
        </w:r>
      </w:ins>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14"/>
        <w:gridCol w:w="1104"/>
        <w:gridCol w:w="2157"/>
        <w:gridCol w:w="823"/>
        <w:gridCol w:w="851"/>
        <w:gridCol w:w="850"/>
        <w:gridCol w:w="951"/>
      </w:tblGrid>
      <w:tr w:rsidR="00F23B09" w:rsidRPr="00E3724E" w14:paraId="3375A124" w14:textId="77777777" w:rsidTr="00082625">
        <w:trPr>
          <w:trHeight w:val="107"/>
          <w:jc w:val="center"/>
          <w:ins w:id="151" w:author="samsung" w:date="2018-11-02T19:00:00Z"/>
        </w:trPr>
        <w:tc>
          <w:tcPr>
            <w:tcW w:w="1323" w:type="dxa"/>
            <w:vMerge w:val="restart"/>
          </w:tcPr>
          <w:p w14:paraId="530D37AB" w14:textId="77777777" w:rsidR="00F23B09" w:rsidRPr="00E3724E" w:rsidRDefault="00F23B09" w:rsidP="00082625">
            <w:pPr>
              <w:pStyle w:val="TAH"/>
              <w:rPr>
                <w:ins w:id="152" w:author="samsung" w:date="2018-11-02T19:00:00Z"/>
                <w:rFonts w:cs="Arial"/>
                <w:lang w:eastAsia="zh-CN"/>
              </w:rPr>
            </w:pPr>
            <w:ins w:id="153"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214" w:type="dxa"/>
            <w:vMerge w:val="restart"/>
          </w:tcPr>
          <w:p w14:paraId="3D1D7855" w14:textId="77777777" w:rsidR="00F23B09" w:rsidRPr="00E3724E" w:rsidRDefault="00F23B09" w:rsidP="00082625">
            <w:pPr>
              <w:pStyle w:val="TAH"/>
              <w:rPr>
                <w:ins w:id="154" w:author="samsung" w:date="2018-11-02T19:00:00Z"/>
                <w:rFonts w:cs="Arial"/>
                <w:lang w:eastAsia="zh-CN"/>
              </w:rPr>
            </w:pPr>
            <w:ins w:id="155" w:author="samsung" w:date="2018-11-02T19:00:00Z">
              <w:r w:rsidRPr="00E3724E">
                <w:rPr>
                  <w:rFonts w:cs="Arial"/>
                  <w:lang w:eastAsia="zh-CN"/>
                </w:rPr>
                <w:t>Number of RX antennas</w:t>
              </w:r>
            </w:ins>
          </w:p>
        </w:tc>
        <w:tc>
          <w:tcPr>
            <w:tcW w:w="1104" w:type="dxa"/>
            <w:vMerge w:val="restart"/>
          </w:tcPr>
          <w:p w14:paraId="2E9E2D39" w14:textId="77777777" w:rsidR="00F23B09" w:rsidRPr="00E3724E" w:rsidRDefault="00F23B09" w:rsidP="00082625">
            <w:pPr>
              <w:pStyle w:val="TAH"/>
              <w:rPr>
                <w:ins w:id="156" w:author="samsung" w:date="2018-11-02T19:00:00Z"/>
                <w:rFonts w:cs="Arial"/>
              </w:rPr>
            </w:pPr>
            <w:ins w:id="157" w:author="samsung" w:date="2018-11-02T19:00:00Z">
              <w:r w:rsidRPr="00E3724E">
                <w:rPr>
                  <w:rFonts w:cs="Arial"/>
                </w:rPr>
                <w:t>Cyclic Prefix</w:t>
              </w:r>
            </w:ins>
          </w:p>
        </w:tc>
        <w:tc>
          <w:tcPr>
            <w:tcW w:w="2157" w:type="dxa"/>
            <w:vMerge w:val="restart"/>
          </w:tcPr>
          <w:p w14:paraId="05399D1B" w14:textId="77777777" w:rsidR="00F23B09" w:rsidRPr="00E3724E" w:rsidRDefault="00F23B09" w:rsidP="00082625">
            <w:pPr>
              <w:pStyle w:val="TAH"/>
              <w:rPr>
                <w:ins w:id="158" w:author="samsung" w:date="2018-11-02T19:00:00Z"/>
                <w:rFonts w:cs="Arial"/>
              </w:rPr>
            </w:pPr>
            <w:ins w:id="159"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475" w:type="dxa"/>
            <w:gridSpan w:val="4"/>
          </w:tcPr>
          <w:p w14:paraId="0E4CCD88" w14:textId="77777777" w:rsidR="00F23B09" w:rsidRPr="00E3724E" w:rsidRDefault="00F23B09" w:rsidP="00082625">
            <w:pPr>
              <w:pStyle w:val="TAH"/>
              <w:rPr>
                <w:ins w:id="160" w:author="samsung" w:date="2018-11-02T19:00:00Z"/>
                <w:rFonts w:cs="Arial"/>
              </w:rPr>
            </w:pPr>
            <w:ins w:id="161" w:author="samsung" w:date="2018-11-02T19:00:00Z">
              <w:r w:rsidRPr="00E3724E">
                <w:rPr>
                  <w:rFonts w:cs="Arial"/>
                </w:rPr>
                <w:t>Channel Bandwidth / SNR [dB]</w:t>
              </w:r>
            </w:ins>
          </w:p>
        </w:tc>
      </w:tr>
      <w:tr w:rsidR="00F23B09" w:rsidRPr="00E3724E" w14:paraId="266C0D53" w14:textId="77777777" w:rsidTr="00082625">
        <w:trPr>
          <w:trHeight w:val="77"/>
          <w:jc w:val="center"/>
          <w:ins w:id="162" w:author="samsung" w:date="2018-11-02T19:00:00Z"/>
        </w:trPr>
        <w:tc>
          <w:tcPr>
            <w:tcW w:w="1323" w:type="dxa"/>
            <w:vMerge/>
          </w:tcPr>
          <w:p w14:paraId="42B3A789" w14:textId="77777777" w:rsidR="00F23B09" w:rsidRPr="00E3724E" w:rsidRDefault="00F23B09" w:rsidP="00082625">
            <w:pPr>
              <w:pStyle w:val="TAH"/>
              <w:rPr>
                <w:ins w:id="163" w:author="samsung" w:date="2018-11-02T19:00:00Z"/>
                <w:rFonts w:cs="Arial"/>
              </w:rPr>
            </w:pPr>
          </w:p>
        </w:tc>
        <w:tc>
          <w:tcPr>
            <w:tcW w:w="1214" w:type="dxa"/>
            <w:vMerge/>
          </w:tcPr>
          <w:p w14:paraId="012F1B39" w14:textId="77777777" w:rsidR="00F23B09" w:rsidRPr="00E3724E" w:rsidRDefault="00F23B09" w:rsidP="00082625">
            <w:pPr>
              <w:pStyle w:val="TAH"/>
              <w:rPr>
                <w:ins w:id="164" w:author="samsung" w:date="2018-11-02T19:00:00Z"/>
                <w:rFonts w:cs="Arial"/>
              </w:rPr>
            </w:pPr>
          </w:p>
        </w:tc>
        <w:tc>
          <w:tcPr>
            <w:tcW w:w="1104" w:type="dxa"/>
            <w:vMerge/>
          </w:tcPr>
          <w:p w14:paraId="07341521" w14:textId="77777777" w:rsidR="00F23B09" w:rsidRPr="00E3724E" w:rsidRDefault="00F23B09" w:rsidP="00082625">
            <w:pPr>
              <w:pStyle w:val="TAH"/>
              <w:rPr>
                <w:ins w:id="165" w:author="samsung" w:date="2018-11-02T19:00:00Z"/>
                <w:rFonts w:cs="Arial"/>
              </w:rPr>
            </w:pPr>
          </w:p>
        </w:tc>
        <w:tc>
          <w:tcPr>
            <w:tcW w:w="2157" w:type="dxa"/>
            <w:vMerge/>
          </w:tcPr>
          <w:p w14:paraId="741B4809" w14:textId="77777777" w:rsidR="00F23B09" w:rsidRPr="00E3724E" w:rsidRDefault="00F23B09" w:rsidP="00082625">
            <w:pPr>
              <w:pStyle w:val="TAH"/>
              <w:rPr>
                <w:ins w:id="166" w:author="samsung" w:date="2018-11-02T19:00:00Z"/>
                <w:rFonts w:cs="Arial"/>
              </w:rPr>
            </w:pPr>
          </w:p>
        </w:tc>
        <w:tc>
          <w:tcPr>
            <w:tcW w:w="823" w:type="dxa"/>
          </w:tcPr>
          <w:p w14:paraId="55A77DB0" w14:textId="77777777" w:rsidR="00F23B09" w:rsidRPr="00E3724E" w:rsidRDefault="00F23B09" w:rsidP="00082625">
            <w:pPr>
              <w:pStyle w:val="TAH"/>
              <w:rPr>
                <w:ins w:id="167" w:author="samsung" w:date="2018-11-02T19:00:00Z"/>
                <w:rFonts w:cs="Arial"/>
                <w:lang w:eastAsia="zh-CN"/>
              </w:rPr>
            </w:pPr>
            <w:ins w:id="168" w:author="samsung" w:date="2018-11-02T19:00:00Z">
              <w:r>
                <w:rPr>
                  <w:rFonts w:cs="Arial"/>
                </w:rPr>
                <w:t>10</w:t>
              </w:r>
              <w:r>
                <w:rPr>
                  <w:rFonts w:cs="Arial" w:hint="eastAsia"/>
                  <w:lang w:eastAsia="zh-CN"/>
                </w:rPr>
                <w:t>MHz</w:t>
              </w:r>
            </w:ins>
          </w:p>
        </w:tc>
        <w:tc>
          <w:tcPr>
            <w:tcW w:w="851" w:type="dxa"/>
          </w:tcPr>
          <w:p w14:paraId="158DA720" w14:textId="77777777" w:rsidR="00F23B09" w:rsidRPr="00E3724E" w:rsidRDefault="00F23B09" w:rsidP="00082625">
            <w:pPr>
              <w:pStyle w:val="TAH"/>
              <w:rPr>
                <w:ins w:id="169" w:author="samsung" w:date="2018-11-02T19:00:00Z"/>
                <w:rFonts w:cs="Arial"/>
                <w:lang w:eastAsia="zh-CN"/>
              </w:rPr>
            </w:pPr>
            <w:ins w:id="170" w:author="samsung" w:date="2018-11-02T19:00:00Z">
              <w:r>
                <w:rPr>
                  <w:rFonts w:cs="Arial"/>
                </w:rPr>
                <w:t>2</w:t>
              </w:r>
              <w:r w:rsidRPr="00E3724E">
                <w:rPr>
                  <w:rFonts w:cs="Arial"/>
                </w:rPr>
                <w:t>0</w:t>
              </w:r>
              <w:r>
                <w:rPr>
                  <w:rFonts w:cs="Arial" w:hint="eastAsia"/>
                  <w:lang w:eastAsia="zh-CN"/>
                </w:rPr>
                <w:t>MHz</w:t>
              </w:r>
            </w:ins>
          </w:p>
        </w:tc>
        <w:tc>
          <w:tcPr>
            <w:tcW w:w="850" w:type="dxa"/>
          </w:tcPr>
          <w:p w14:paraId="76513676" w14:textId="77777777" w:rsidR="00F23B09" w:rsidRPr="00E3724E" w:rsidRDefault="00F23B09" w:rsidP="00082625">
            <w:pPr>
              <w:pStyle w:val="TAH"/>
              <w:rPr>
                <w:ins w:id="171" w:author="samsung" w:date="2018-11-02T19:00:00Z"/>
                <w:rFonts w:cs="Arial"/>
                <w:lang w:eastAsia="zh-CN"/>
              </w:rPr>
            </w:pPr>
            <w:ins w:id="172" w:author="samsung" w:date="2018-11-02T19:00:00Z">
              <w:r>
                <w:rPr>
                  <w:rFonts w:cs="Arial"/>
                </w:rPr>
                <w:t>40</w:t>
              </w:r>
              <w:r>
                <w:rPr>
                  <w:rFonts w:cs="Arial" w:hint="eastAsia"/>
                  <w:lang w:eastAsia="zh-CN"/>
                </w:rPr>
                <w:t>MHz</w:t>
              </w:r>
            </w:ins>
          </w:p>
        </w:tc>
        <w:tc>
          <w:tcPr>
            <w:tcW w:w="951" w:type="dxa"/>
          </w:tcPr>
          <w:p w14:paraId="24A343C8" w14:textId="77777777" w:rsidR="00F23B09" w:rsidRDefault="00F23B09" w:rsidP="00082625">
            <w:pPr>
              <w:pStyle w:val="TAH"/>
              <w:rPr>
                <w:ins w:id="173" w:author="samsung" w:date="2018-11-02T19:00:00Z"/>
                <w:rFonts w:cs="Arial"/>
                <w:lang w:eastAsia="zh-CN"/>
              </w:rPr>
            </w:pPr>
            <w:ins w:id="174" w:author="samsung" w:date="2018-11-02T19:00:00Z">
              <w:r>
                <w:rPr>
                  <w:rFonts w:cs="Arial"/>
                </w:rPr>
                <w:t>100</w:t>
              </w:r>
              <w:r>
                <w:rPr>
                  <w:rFonts w:cs="Arial" w:hint="eastAsia"/>
                  <w:lang w:eastAsia="zh-CN"/>
                </w:rPr>
                <w:t>MHz</w:t>
              </w:r>
            </w:ins>
          </w:p>
        </w:tc>
      </w:tr>
      <w:tr w:rsidR="00F23B09" w:rsidRPr="00E3724E" w14:paraId="1BB916D4" w14:textId="77777777" w:rsidTr="00082625">
        <w:trPr>
          <w:trHeight w:val="202"/>
          <w:jc w:val="center"/>
          <w:ins w:id="175" w:author="samsung" w:date="2018-11-02T19:00:00Z"/>
        </w:trPr>
        <w:tc>
          <w:tcPr>
            <w:tcW w:w="1323" w:type="dxa"/>
            <w:vMerge w:val="restart"/>
            <w:vAlign w:val="center"/>
          </w:tcPr>
          <w:p w14:paraId="1A47EF70" w14:textId="77777777" w:rsidR="00F23B09" w:rsidRPr="00E3724E" w:rsidRDefault="00F23B09" w:rsidP="00082625">
            <w:pPr>
              <w:pStyle w:val="TAC"/>
              <w:rPr>
                <w:ins w:id="176" w:author="samsung" w:date="2018-11-02T19:00:00Z"/>
                <w:rFonts w:cs="Arial"/>
                <w:lang w:eastAsia="zh-CN"/>
              </w:rPr>
            </w:pPr>
            <w:ins w:id="177" w:author="samsung" w:date="2018-11-02T19:00:00Z">
              <w:r>
                <w:rPr>
                  <w:rFonts w:cs="Arial"/>
                  <w:lang w:eastAsia="zh-CN"/>
                </w:rPr>
                <w:t>1</w:t>
              </w:r>
            </w:ins>
          </w:p>
        </w:tc>
        <w:tc>
          <w:tcPr>
            <w:tcW w:w="1214" w:type="dxa"/>
            <w:vAlign w:val="center"/>
          </w:tcPr>
          <w:p w14:paraId="54B95DB3" w14:textId="77777777" w:rsidR="00F23B09" w:rsidRPr="00E3724E" w:rsidRDefault="00F23B09" w:rsidP="00082625">
            <w:pPr>
              <w:pStyle w:val="TAC"/>
              <w:rPr>
                <w:ins w:id="178" w:author="samsung" w:date="2018-11-02T19:00:00Z"/>
                <w:rFonts w:cs="Arial"/>
                <w:lang w:eastAsia="zh-CN"/>
              </w:rPr>
            </w:pPr>
            <w:ins w:id="179" w:author="samsung" w:date="2018-11-02T19:00:00Z">
              <w:r w:rsidRPr="00E3724E">
                <w:rPr>
                  <w:rFonts w:cs="Arial"/>
                  <w:lang w:eastAsia="zh-CN"/>
                </w:rPr>
                <w:t>2</w:t>
              </w:r>
            </w:ins>
          </w:p>
        </w:tc>
        <w:tc>
          <w:tcPr>
            <w:tcW w:w="1104" w:type="dxa"/>
            <w:vAlign w:val="center"/>
          </w:tcPr>
          <w:p w14:paraId="664C76D7" w14:textId="77777777" w:rsidR="00F23B09" w:rsidRPr="00E3724E" w:rsidRDefault="00F23B09" w:rsidP="00082625">
            <w:pPr>
              <w:pStyle w:val="TAC"/>
              <w:rPr>
                <w:ins w:id="180" w:author="samsung" w:date="2018-11-02T19:00:00Z"/>
                <w:rFonts w:cs="Arial"/>
              </w:rPr>
            </w:pPr>
            <w:ins w:id="181" w:author="samsung" w:date="2018-11-02T19:00:00Z">
              <w:r w:rsidRPr="00E3724E">
                <w:rPr>
                  <w:rFonts w:cs="Arial"/>
                </w:rPr>
                <w:t>Normal</w:t>
              </w:r>
            </w:ins>
          </w:p>
        </w:tc>
        <w:tc>
          <w:tcPr>
            <w:tcW w:w="2157" w:type="dxa"/>
            <w:vAlign w:val="center"/>
          </w:tcPr>
          <w:p w14:paraId="1E77F5A4" w14:textId="77777777" w:rsidR="00F23B09" w:rsidRDefault="00F23B09" w:rsidP="00082625">
            <w:pPr>
              <w:pStyle w:val="TAC"/>
              <w:rPr>
                <w:ins w:id="182" w:author="samsung" w:date="2018-11-02T19:00:00Z"/>
                <w:rFonts w:cs="Arial"/>
              </w:rPr>
            </w:pPr>
            <w:ins w:id="183" w:author="samsung" w:date="2018-11-02T19:00:00Z">
              <w:r w:rsidRPr="00F31395">
                <w:rPr>
                  <w:rFonts w:cs="Arial"/>
                </w:rPr>
                <w:t>TDLC300-100</w:t>
              </w:r>
              <w:r w:rsidRPr="00990604" w:rsidDel="002E550C">
                <w:rPr>
                  <w:rFonts w:cs="Arial"/>
                </w:rPr>
                <w:t xml:space="preserve"> </w:t>
              </w:r>
              <w:r w:rsidRPr="00990604">
                <w:rPr>
                  <w:rFonts w:cs="Arial"/>
                </w:rPr>
                <w:t>Low</w:t>
              </w:r>
            </w:ins>
          </w:p>
        </w:tc>
        <w:tc>
          <w:tcPr>
            <w:tcW w:w="823" w:type="dxa"/>
            <w:shd w:val="clear" w:color="auto" w:fill="auto"/>
            <w:vAlign w:val="center"/>
          </w:tcPr>
          <w:p w14:paraId="7B175EC1" w14:textId="77777777" w:rsidR="00F23B09" w:rsidRPr="00E3724E" w:rsidRDefault="00F23B09" w:rsidP="00082625">
            <w:pPr>
              <w:pStyle w:val="TAC"/>
              <w:rPr>
                <w:ins w:id="184" w:author="samsung" w:date="2018-11-02T19:00:00Z"/>
                <w:rFonts w:cs="Arial"/>
                <w:lang w:eastAsia="zh-CN"/>
              </w:rPr>
            </w:pPr>
            <w:ins w:id="185" w:author="samsung" w:date="2018-11-02T19:00:00Z">
              <w:r>
                <w:rPr>
                  <w:rFonts w:cs="Arial" w:hint="eastAsia"/>
                  <w:lang w:eastAsia="zh-CN"/>
                </w:rPr>
                <w:t>[TBD]</w:t>
              </w:r>
            </w:ins>
          </w:p>
        </w:tc>
        <w:tc>
          <w:tcPr>
            <w:tcW w:w="851" w:type="dxa"/>
            <w:shd w:val="clear" w:color="auto" w:fill="auto"/>
            <w:vAlign w:val="center"/>
          </w:tcPr>
          <w:p w14:paraId="4A9B0B92" w14:textId="77777777" w:rsidR="00F23B09" w:rsidRPr="00E3724E" w:rsidRDefault="00F23B09" w:rsidP="00082625">
            <w:pPr>
              <w:pStyle w:val="TAC"/>
              <w:rPr>
                <w:ins w:id="186" w:author="samsung" w:date="2018-11-02T19:00:00Z"/>
                <w:rFonts w:cs="Arial"/>
                <w:lang w:eastAsia="zh-CN"/>
              </w:rPr>
            </w:pPr>
            <w:ins w:id="187" w:author="samsung" w:date="2018-11-02T19:00:00Z">
              <w:r>
                <w:rPr>
                  <w:rFonts w:cs="Arial" w:hint="eastAsia"/>
                  <w:lang w:eastAsia="zh-CN"/>
                </w:rPr>
                <w:t>[TBD]</w:t>
              </w:r>
            </w:ins>
          </w:p>
        </w:tc>
        <w:tc>
          <w:tcPr>
            <w:tcW w:w="850" w:type="dxa"/>
            <w:shd w:val="clear" w:color="auto" w:fill="auto"/>
            <w:vAlign w:val="center"/>
          </w:tcPr>
          <w:p w14:paraId="3917CAD0" w14:textId="77777777" w:rsidR="00F23B09" w:rsidRPr="00E3724E" w:rsidRDefault="00F23B09" w:rsidP="00082625">
            <w:pPr>
              <w:pStyle w:val="TAC"/>
              <w:rPr>
                <w:ins w:id="188" w:author="samsung" w:date="2018-11-02T19:00:00Z"/>
                <w:rFonts w:cs="Arial"/>
                <w:lang w:eastAsia="zh-CN"/>
              </w:rPr>
            </w:pPr>
            <w:ins w:id="189" w:author="samsung" w:date="2018-11-02T19:00:00Z">
              <w:r>
                <w:rPr>
                  <w:rFonts w:cs="Arial" w:hint="eastAsia"/>
                  <w:lang w:eastAsia="zh-CN"/>
                </w:rPr>
                <w:t>[TBD]</w:t>
              </w:r>
            </w:ins>
          </w:p>
        </w:tc>
        <w:tc>
          <w:tcPr>
            <w:tcW w:w="951" w:type="dxa"/>
            <w:vAlign w:val="center"/>
          </w:tcPr>
          <w:p w14:paraId="60CC612E" w14:textId="77777777" w:rsidR="00F23B09" w:rsidRPr="00E3724E" w:rsidRDefault="00F23B09" w:rsidP="00082625">
            <w:pPr>
              <w:pStyle w:val="TAC"/>
              <w:rPr>
                <w:ins w:id="190" w:author="samsung" w:date="2018-11-02T19:00:00Z"/>
                <w:rFonts w:cs="Arial"/>
                <w:lang w:eastAsia="zh-CN"/>
              </w:rPr>
            </w:pPr>
            <w:ins w:id="191" w:author="samsung" w:date="2018-11-02T19:00:00Z">
              <w:r>
                <w:rPr>
                  <w:rFonts w:cs="Arial" w:hint="eastAsia"/>
                  <w:lang w:eastAsia="zh-CN"/>
                </w:rPr>
                <w:t>[TBD]</w:t>
              </w:r>
            </w:ins>
          </w:p>
        </w:tc>
      </w:tr>
      <w:tr w:rsidR="00F23B09" w:rsidRPr="00E3724E" w14:paraId="67229D92" w14:textId="77777777" w:rsidTr="00082625">
        <w:trPr>
          <w:trHeight w:val="202"/>
          <w:jc w:val="center"/>
          <w:ins w:id="192" w:author="samsung" w:date="2018-11-02T19:00:00Z"/>
        </w:trPr>
        <w:tc>
          <w:tcPr>
            <w:tcW w:w="1323" w:type="dxa"/>
            <w:vMerge/>
            <w:vAlign w:val="center"/>
          </w:tcPr>
          <w:p w14:paraId="26AD72D2" w14:textId="77777777" w:rsidR="00F23B09" w:rsidRDefault="00F23B09" w:rsidP="00082625">
            <w:pPr>
              <w:pStyle w:val="TAC"/>
              <w:rPr>
                <w:ins w:id="193" w:author="samsung" w:date="2018-11-02T19:00:00Z"/>
                <w:rFonts w:cs="Arial"/>
                <w:lang w:eastAsia="zh-CN"/>
              </w:rPr>
            </w:pPr>
          </w:p>
        </w:tc>
        <w:tc>
          <w:tcPr>
            <w:tcW w:w="1214" w:type="dxa"/>
            <w:vAlign w:val="center"/>
          </w:tcPr>
          <w:p w14:paraId="671AB7C8" w14:textId="77777777" w:rsidR="00F23B09" w:rsidRPr="00E3724E" w:rsidRDefault="00F23B09" w:rsidP="00082625">
            <w:pPr>
              <w:pStyle w:val="TAC"/>
              <w:rPr>
                <w:ins w:id="194" w:author="samsung" w:date="2018-11-02T19:00:00Z"/>
                <w:rFonts w:cs="Arial"/>
                <w:lang w:eastAsia="zh-CN"/>
              </w:rPr>
            </w:pPr>
            <w:ins w:id="195" w:author="samsung" w:date="2018-11-02T19:00:00Z">
              <w:r>
                <w:rPr>
                  <w:rFonts w:cs="Arial"/>
                  <w:lang w:eastAsia="zh-CN"/>
                </w:rPr>
                <w:t>4</w:t>
              </w:r>
            </w:ins>
          </w:p>
        </w:tc>
        <w:tc>
          <w:tcPr>
            <w:tcW w:w="1104" w:type="dxa"/>
            <w:vAlign w:val="center"/>
          </w:tcPr>
          <w:p w14:paraId="0709572A" w14:textId="77777777" w:rsidR="00F23B09" w:rsidRPr="00E3724E" w:rsidRDefault="00F23B09" w:rsidP="00082625">
            <w:pPr>
              <w:pStyle w:val="TAC"/>
              <w:rPr>
                <w:ins w:id="196" w:author="samsung" w:date="2018-11-02T19:00:00Z"/>
                <w:rFonts w:cs="Arial"/>
              </w:rPr>
            </w:pPr>
            <w:ins w:id="197" w:author="samsung" w:date="2018-11-02T19:00:00Z">
              <w:r>
                <w:rPr>
                  <w:rFonts w:cs="Arial"/>
                </w:rPr>
                <w:t>Normal</w:t>
              </w:r>
            </w:ins>
          </w:p>
        </w:tc>
        <w:tc>
          <w:tcPr>
            <w:tcW w:w="2157" w:type="dxa"/>
            <w:vAlign w:val="center"/>
          </w:tcPr>
          <w:p w14:paraId="0C61A221" w14:textId="77777777" w:rsidR="00F23B09" w:rsidRDefault="00F23B09" w:rsidP="00082625">
            <w:pPr>
              <w:pStyle w:val="TAC"/>
              <w:rPr>
                <w:ins w:id="198" w:author="samsung" w:date="2018-11-02T19:00:00Z"/>
                <w:rFonts w:cs="Arial"/>
              </w:rPr>
            </w:pPr>
            <w:ins w:id="199" w:author="samsung" w:date="2018-11-02T19:00:00Z">
              <w:r w:rsidRPr="00F31395">
                <w:rPr>
                  <w:rFonts w:cs="Arial"/>
                </w:rPr>
                <w:t>TDLC300-100</w:t>
              </w:r>
              <w:r w:rsidRPr="00990604" w:rsidDel="002E550C">
                <w:rPr>
                  <w:rFonts w:cs="Arial"/>
                </w:rPr>
                <w:t xml:space="preserve"> </w:t>
              </w:r>
              <w:r w:rsidRPr="00990604">
                <w:rPr>
                  <w:rFonts w:cs="Arial"/>
                </w:rPr>
                <w:t>Low</w:t>
              </w:r>
            </w:ins>
          </w:p>
        </w:tc>
        <w:tc>
          <w:tcPr>
            <w:tcW w:w="823" w:type="dxa"/>
            <w:shd w:val="clear" w:color="auto" w:fill="auto"/>
            <w:vAlign w:val="center"/>
          </w:tcPr>
          <w:p w14:paraId="1895847D" w14:textId="77777777" w:rsidR="00F23B09" w:rsidRPr="00E3724E" w:rsidRDefault="00F23B09" w:rsidP="00082625">
            <w:pPr>
              <w:pStyle w:val="TAC"/>
              <w:rPr>
                <w:ins w:id="200" w:author="samsung" w:date="2018-11-02T19:00:00Z"/>
                <w:rFonts w:cs="Arial"/>
                <w:lang w:eastAsia="zh-CN"/>
              </w:rPr>
            </w:pPr>
            <w:ins w:id="201" w:author="samsung" w:date="2018-11-02T19:00:00Z">
              <w:r>
                <w:rPr>
                  <w:rFonts w:cs="Arial" w:hint="eastAsia"/>
                  <w:lang w:eastAsia="zh-CN"/>
                </w:rPr>
                <w:t>[TBD]</w:t>
              </w:r>
            </w:ins>
          </w:p>
        </w:tc>
        <w:tc>
          <w:tcPr>
            <w:tcW w:w="851" w:type="dxa"/>
            <w:shd w:val="clear" w:color="auto" w:fill="auto"/>
            <w:vAlign w:val="center"/>
          </w:tcPr>
          <w:p w14:paraId="3B08613D" w14:textId="77777777" w:rsidR="00F23B09" w:rsidRPr="00E3724E" w:rsidRDefault="00F23B09" w:rsidP="00082625">
            <w:pPr>
              <w:pStyle w:val="TAC"/>
              <w:rPr>
                <w:ins w:id="202" w:author="samsung" w:date="2018-11-02T19:00:00Z"/>
                <w:rFonts w:cs="Arial"/>
                <w:lang w:eastAsia="zh-CN"/>
              </w:rPr>
            </w:pPr>
            <w:ins w:id="203" w:author="samsung" w:date="2018-11-02T19:00:00Z">
              <w:r>
                <w:rPr>
                  <w:rFonts w:cs="Arial" w:hint="eastAsia"/>
                  <w:lang w:eastAsia="zh-CN"/>
                </w:rPr>
                <w:t>[TBD]</w:t>
              </w:r>
            </w:ins>
          </w:p>
        </w:tc>
        <w:tc>
          <w:tcPr>
            <w:tcW w:w="850" w:type="dxa"/>
            <w:shd w:val="clear" w:color="auto" w:fill="auto"/>
            <w:vAlign w:val="center"/>
          </w:tcPr>
          <w:p w14:paraId="4B8732FB" w14:textId="77777777" w:rsidR="00F23B09" w:rsidRPr="00E3724E" w:rsidRDefault="00F23B09" w:rsidP="00082625">
            <w:pPr>
              <w:pStyle w:val="TAC"/>
              <w:rPr>
                <w:ins w:id="204" w:author="samsung" w:date="2018-11-02T19:00:00Z"/>
                <w:rFonts w:cs="Arial"/>
                <w:lang w:eastAsia="zh-CN"/>
              </w:rPr>
            </w:pPr>
            <w:ins w:id="205" w:author="samsung" w:date="2018-11-02T19:00:00Z">
              <w:r>
                <w:rPr>
                  <w:rFonts w:cs="Arial" w:hint="eastAsia"/>
                  <w:lang w:eastAsia="zh-CN"/>
                </w:rPr>
                <w:t>[TBD]</w:t>
              </w:r>
            </w:ins>
          </w:p>
        </w:tc>
        <w:tc>
          <w:tcPr>
            <w:tcW w:w="951" w:type="dxa"/>
            <w:vAlign w:val="center"/>
          </w:tcPr>
          <w:p w14:paraId="1CBBAE83" w14:textId="77777777" w:rsidR="00F23B09" w:rsidRPr="00E3724E" w:rsidRDefault="00F23B09" w:rsidP="00082625">
            <w:pPr>
              <w:pStyle w:val="TAC"/>
              <w:rPr>
                <w:ins w:id="206" w:author="samsung" w:date="2018-11-02T19:00:00Z"/>
                <w:rFonts w:cs="Arial"/>
                <w:lang w:eastAsia="zh-CN"/>
              </w:rPr>
            </w:pPr>
            <w:ins w:id="207" w:author="samsung" w:date="2018-11-02T19:00:00Z">
              <w:r>
                <w:rPr>
                  <w:rFonts w:cs="Arial" w:hint="eastAsia"/>
                  <w:lang w:eastAsia="zh-CN"/>
                </w:rPr>
                <w:t>[TBD]</w:t>
              </w:r>
            </w:ins>
          </w:p>
        </w:tc>
      </w:tr>
      <w:tr w:rsidR="00F23B09" w:rsidRPr="00E3724E" w14:paraId="351B9D67" w14:textId="77777777" w:rsidTr="00082625">
        <w:trPr>
          <w:trHeight w:val="202"/>
          <w:jc w:val="center"/>
          <w:ins w:id="208" w:author="samsung" w:date="2018-11-02T19:00:00Z"/>
        </w:trPr>
        <w:tc>
          <w:tcPr>
            <w:tcW w:w="1323" w:type="dxa"/>
            <w:vMerge/>
            <w:vAlign w:val="center"/>
          </w:tcPr>
          <w:p w14:paraId="3603DCE8" w14:textId="77777777" w:rsidR="00F23B09" w:rsidRDefault="00F23B09" w:rsidP="00082625">
            <w:pPr>
              <w:pStyle w:val="TAC"/>
              <w:rPr>
                <w:ins w:id="209" w:author="samsung" w:date="2018-11-02T19:00:00Z"/>
                <w:rFonts w:cs="Arial"/>
                <w:lang w:eastAsia="zh-CN"/>
              </w:rPr>
            </w:pPr>
          </w:p>
        </w:tc>
        <w:tc>
          <w:tcPr>
            <w:tcW w:w="1214" w:type="dxa"/>
            <w:vAlign w:val="center"/>
          </w:tcPr>
          <w:p w14:paraId="4D3E7537" w14:textId="77777777" w:rsidR="00F23B09" w:rsidRPr="00E3724E" w:rsidRDefault="00F23B09" w:rsidP="00082625">
            <w:pPr>
              <w:pStyle w:val="TAC"/>
              <w:rPr>
                <w:ins w:id="210" w:author="samsung" w:date="2018-11-02T19:00:00Z"/>
                <w:rFonts w:cs="Arial"/>
                <w:lang w:eastAsia="zh-CN"/>
              </w:rPr>
            </w:pPr>
            <w:ins w:id="211" w:author="samsung" w:date="2018-11-02T19:00:00Z">
              <w:r>
                <w:rPr>
                  <w:rFonts w:cs="Arial"/>
                  <w:lang w:eastAsia="zh-CN"/>
                </w:rPr>
                <w:t>8</w:t>
              </w:r>
            </w:ins>
          </w:p>
        </w:tc>
        <w:tc>
          <w:tcPr>
            <w:tcW w:w="1104" w:type="dxa"/>
            <w:vAlign w:val="center"/>
          </w:tcPr>
          <w:p w14:paraId="70239D03" w14:textId="77777777" w:rsidR="00F23B09" w:rsidRPr="00E3724E" w:rsidRDefault="00F23B09" w:rsidP="00082625">
            <w:pPr>
              <w:pStyle w:val="TAC"/>
              <w:rPr>
                <w:ins w:id="212" w:author="samsung" w:date="2018-11-02T19:00:00Z"/>
                <w:rFonts w:cs="Arial"/>
              </w:rPr>
            </w:pPr>
            <w:ins w:id="213" w:author="samsung" w:date="2018-11-02T19:00:00Z">
              <w:r>
                <w:rPr>
                  <w:rFonts w:cs="Arial"/>
                </w:rPr>
                <w:t>Normal</w:t>
              </w:r>
            </w:ins>
          </w:p>
        </w:tc>
        <w:tc>
          <w:tcPr>
            <w:tcW w:w="2157" w:type="dxa"/>
            <w:vAlign w:val="center"/>
          </w:tcPr>
          <w:p w14:paraId="214B7AB9" w14:textId="77777777" w:rsidR="00F23B09" w:rsidRDefault="00F23B09" w:rsidP="00082625">
            <w:pPr>
              <w:pStyle w:val="TAC"/>
              <w:rPr>
                <w:ins w:id="214" w:author="samsung" w:date="2018-11-02T19:00:00Z"/>
                <w:rFonts w:cs="Arial"/>
              </w:rPr>
            </w:pPr>
            <w:ins w:id="215" w:author="samsung" w:date="2018-11-02T19:00:00Z">
              <w:r w:rsidRPr="00F31395">
                <w:rPr>
                  <w:rFonts w:cs="Arial"/>
                </w:rPr>
                <w:t>TDLC300-100</w:t>
              </w:r>
              <w:r w:rsidRPr="00990604" w:rsidDel="002E550C">
                <w:rPr>
                  <w:rFonts w:cs="Arial"/>
                </w:rPr>
                <w:t xml:space="preserve"> </w:t>
              </w:r>
              <w:r w:rsidRPr="00990604">
                <w:rPr>
                  <w:rFonts w:cs="Arial"/>
                </w:rPr>
                <w:t>Low</w:t>
              </w:r>
            </w:ins>
          </w:p>
        </w:tc>
        <w:tc>
          <w:tcPr>
            <w:tcW w:w="823" w:type="dxa"/>
            <w:shd w:val="clear" w:color="auto" w:fill="auto"/>
            <w:vAlign w:val="center"/>
          </w:tcPr>
          <w:p w14:paraId="67AFBDA2" w14:textId="77777777" w:rsidR="00F23B09" w:rsidRPr="00E3724E" w:rsidRDefault="00F23B09" w:rsidP="00082625">
            <w:pPr>
              <w:pStyle w:val="TAC"/>
              <w:rPr>
                <w:ins w:id="216" w:author="samsung" w:date="2018-11-02T19:00:00Z"/>
                <w:rFonts w:cs="Arial"/>
                <w:lang w:eastAsia="zh-CN"/>
              </w:rPr>
            </w:pPr>
            <w:ins w:id="217" w:author="samsung" w:date="2018-11-02T19:00:00Z">
              <w:r>
                <w:rPr>
                  <w:rFonts w:cs="Arial" w:hint="eastAsia"/>
                  <w:lang w:eastAsia="zh-CN"/>
                </w:rPr>
                <w:t>[TBD]</w:t>
              </w:r>
            </w:ins>
          </w:p>
        </w:tc>
        <w:tc>
          <w:tcPr>
            <w:tcW w:w="851" w:type="dxa"/>
            <w:shd w:val="clear" w:color="auto" w:fill="auto"/>
            <w:vAlign w:val="center"/>
          </w:tcPr>
          <w:p w14:paraId="5C0AD30E" w14:textId="77777777" w:rsidR="00F23B09" w:rsidRPr="00E3724E" w:rsidRDefault="00F23B09" w:rsidP="00082625">
            <w:pPr>
              <w:pStyle w:val="TAC"/>
              <w:rPr>
                <w:ins w:id="218" w:author="samsung" w:date="2018-11-02T19:00:00Z"/>
                <w:rFonts w:cs="Arial"/>
                <w:lang w:eastAsia="zh-CN"/>
              </w:rPr>
            </w:pPr>
            <w:ins w:id="219" w:author="samsung" w:date="2018-11-02T19:00:00Z">
              <w:r>
                <w:rPr>
                  <w:rFonts w:cs="Arial" w:hint="eastAsia"/>
                  <w:lang w:eastAsia="zh-CN"/>
                </w:rPr>
                <w:t>[TBD]</w:t>
              </w:r>
            </w:ins>
          </w:p>
        </w:tc>
        <w:tc>
          <w:tcPr>
            <w:tcW w:w="850" w:type="dxa"/>
            <w:shd w:val="clear" w:color="auto" w:fill="auto"/>
            <w:vAlign w:val="center"/>
          </w:tcPr>
          <w:p w14:paraId="264FACCF" w14:textId="77777777" w:rsidR="00F23B09" w:rsidRPr="00E3724E" w:rsidRDefault="00F23B09" w:rsidP="00082625">
            <w:pPr>
              <w:pStyle w:val="TAC"/>
              <w:rPr>
                <w:ins w:id="220" w:author="samsung" w:date="2018-11-02T19:00:00Z"/>
                <w:rFonts w:cs="Arial"/>
                <w:lang w:eastAsia="zh-CN"/>
              </w:rPr>
            </w:pPr>
            <w:ins w:id="221" w:author="samsung" w:date="2018-11-02T19:00:00Z">
              <w:r>
                <w:rPr>
                  <w:rFonts w:cs="Arial" w:hint="eastAsia"/>
                  <w:lang w:eastAsia="zh-CN"/>
                </w:rPr>
                <w:t>[TBD]</w:t>
              </w:r>
            </w:ins>
          </w:p>
        </w:tc>
        <w:tc>
          <w:tcPr>
            <w:tcW w:w="951" w:type="dxa"/>
            <w:vAlign w:val="center"/>
          </w:tcPr>
          <w:p w14:paraId="59A54A2E" w14:textId="77777777" w:rsidR="00F23B09" w:rsidRPr="00E3724E" w:rsidRDefault="00F23B09" w:rsidP="00082625">
            <w:pPr>
              <w:pStyle w:val="TAC"/>
              <w:rPr>
                <w:ins w:id="222" w:author="samsung" w:date="2018-11-02T19:00:00Z"/>
                <w:rFonts w:cs="Arial"/>
                <w:lang w:eastAsia="zh-CN"/>
              </w:rPr>
            </w:pPr>
            <w:ins w:id="223" w:author="samsung" w:date="2018-11-02T19:00:00Z">
              <w:r>
                <w:rPr>
                  <w:rFonts w:cs="Arial" w:hint="eastAsia"/>
                  <w:lang w:eastAsia="zh-CN"/>
                </w:rPr>
                <w:t>[TBD]</w:t>
              </w:r>
            </w:ins>
          </w:p>
        </w:tc>
      </w:tr>
    </w:tbl>
    <w:p w14:paraId="7F725853" w14:textId="77777777" w:rsidR="00F23B09" w:rsidRDefault="00F23B09" w:rsidP="00F23B09">
      <w:pPr>
        <w:rPr>
          <w:ins w:id="224" w:author="samsung" w:date="2018-11-02T19:00:00Z"/>
          <w:rFonts w:eastAsia="等线"/>
          <w:noProof/>
          <w:lang w:eastAsia="zh-CN"/>
        </w:rPr>
      </w:pPr>
    </w:p>
    <w:p w14:paraId="60B3552C" w14:textId="77777777" w:rsidR="00F23B09" w:rsidRPr="0049713F" w:rsidRDefault="00F23B09" w:rsidP="00F23B09">
      <w:pPr>
        <w:pStyle w:val="Heading4"/>
        <w:rPr>
          <w:ins w:id="225" w:author="samsung" w:date="2018-11-02T19:00:00Z"/>
          <w:rFonts w:eastAsia="等线"/>
          <w:lang w:eastAsia="zh-CN"/>
        </w:rPr>
      </w:pPr>
      <w:ins w:id="226" w:author="samsung" w:date="2018-11-02T19:00:00Z">
        <w:r>
          <w:t>8.3.</w:t>
        </w:r>
        <w:r>
          <w:rPr>
            <w:rFonts w:hint="eastAsia"/>
            <w:lang w:eastAsia="zh-CN"/>
          </w:rPr>
          <w:t>4</w:t>
        </w:r>
        <w:r>
          <w:t>.</w:t>
        </w:r>
        <w:r>
          <w:rPr>
            <w:rFonts w:hint="eastAsia"/>
            <w:lang w:eastAsia="zh-CN"/>
          </w:rPr>
          <w:t>2</w:t>
        </w:r>
        <w:r>
          <w:tab/>
        </w:r>
        <w:r>
          <w:rPr>
            <w:rFonts w:hint="eastAsia"/>
            <w:lang w:eastAsia="zh-CN"/>
          </w:rPr>
          <w:t>ACK missed detection requirements</w:t>
        </w:r>
      </w:ins>
    </w:p>
    <w:p w14:paraId="5AD75DE9" w14:textId="77777777" w:rsidR="00F23B09" w:rsidRPr="00612B09" w:rsidRDefault="00F23B09" w:rsidP="00F23B09">
      <w:pPr>
        <w:pStyle w:val="Heading5"/>
        <w:rPr>
          <w:ins w:id="227" w:author="samsung" w:date="2018-11-02T19:00:00Z"/>
          <w:lang w:eastAsia="zh-CN"/>
        </w:rPr>
      </w:pPr>
      <w:ins w:id="228" w:author="samsung" w:date="2018-11-02T19:00:00Z">
        <w:r>
          <w:rPr>
            <w:rFonts w:hint="eastAsia"/>
          </w:rPr>
          <w:t>8.3.4.</w:t>
        </w:r>
        <w:r>
          <w:rPr>
            <w:rFonts w:hint="eastAsia"/>
            <w:lang w:eastAsia="zh-CN"/>
          </w:rPr>
          <w:t>2</w:t>
        </w:r>
        <w:r w:rsidRPr="00612B09">
          <w:rPr>
            <w:rFonts w:hint="eastAsia"/>
          </w:rPr>
          <w:t>.1</w:t>
        </w:r>
        <w:r>
          <w:tab/>
        </w:r>
        <w:r>
          <w:rPr>
            <w:rFonts w:hint="eastAsia"/>
            <w:lang w:eastAsia="zh-CN"/>
          </w:rPr>
          <w:t>General</w:t>
        </w:r>
      </w:ins>
    </w:p>
    <w:p w14:paraId="133AA730" w14:textId="77777777" w:rsidR="00F23B09" w:rsidRDefault="00F23B09" w:rsidP="00F23B09">
      <w:pPr>
        <w:rPr>
          <w:ins w:id="229" w:author="samsung" w:date="2018-11-02T19:00:00Z"/>
          <w:rFonts w:eastAsia="等线"/>
          <w:lang w:eastAsia="zh-CN"/>
        </w:rPr>
      </w:pPr>
      <w:ins w:id="230" w:author="samsung" w:date="2018-11-02T19:00:00Z">
        <w:r w:rsidRPr="00003A51">
          <w:rPr>
            <w:rFonts w:eastAsia="等线"/>
          </w:rPr>
          <w:t>The ACK missed detection probability is the probability of not detecting an ACK when an ACK was sent.</w:t>
        </w:r>
        <w:r w:rsidRPr="00003A51">
          <w:rPr>
            <w:rFonts w:eastAsia="等线" w:hint="eastAsia"/>
            <w:lang w:eastAsia="zh-CN"/>
          </w:rPr>
          <w:t xml:space="preserve"> The test parameters in </w:t>
        </w:r>
        <w:r>
          <w:rPr>
            <w:rFonts w:eastAsia="等线" w:hint="eastAsia"/>
            <w:lang w:eastAsia="zh-CN"/>
          </w:rPr>
          <w:t>t</w:t>
        </w:r>
        <w:r>
          <w:rPr>
            <w:rFonts w:eastAsia="等线"/>
          </w:rPr>
          <w:t>able 8.3.</w:t>
        </w:r>
        <w:r>
          <w:rPr>
            <w:rFonts w:eastAsia="等线" w:hint="eastAsia"/>
            <w:lang w:eastAsia="zh-CN"/>
          </w:rPr>
          <w:t>4</w:t>
        </w:r>
        <w:r w:rsidRPr="00003A51">
          <w:rPr>
            <w:rFonts w:eastAsia="等线"/>
          </w:rPr>
          <w:t>.1.1-1</w:t>
        </w:r>
        <w:r w:rsidRPr="00003A51">
          <w:rPr>
            <w:rFonts w:eastAsia="等线" w:hint="eastAsia"/>
            <w:lang w:eastAsia="zh-CN"/>
          </w:rPr>
          <w:t xml:space="preserve"> are configured.</w:t>
        </w:r>
      </w:ins>
    </w:p>
    <w:p w14:paraId="4C2C935C" w14:textId="77777777" w:rsidR="00F23B09" w:rsidRPr="00C456D1" w:rsidRDefault="00F23B09" w:rsidP="00F23B09">
      <w:pPr>
        <w:rPr>
          <w:ins w:id="231" w:author="samsung" w:date="2018-11-02T19:00:00Z"/>
          <w:rFonts w:eastAsia="等线"/>
          <w:lang w:eastAsia="zh-CN"/>
        </w:rPr>
      </w:pPr>
      <w:ins w:id="232" w:author="samsung" w:date="2018-11-02T19:00:00Z">
        <w:r>
          <w:rPr>
            <w:rFonts w:eastAsia="等线" w:hint="eastAsia"/>
            <w:lang w:eastAsia="zh-CN"/>
          </w:rPr>
          <w:t>The ACK missed detection requirement only applies to the PUCCH format 2 4 UCI bits.</w:t>
        </w:r>
      </w:ins>
    </w:p>
    <w:p w14:paraId="651E0FBB" w14:textId="77777777" w:rsidR="00F23B09" w:rsidRPr="00E3724E" w:rsidRDefault="00F23B09" w:rsidP="00F23B09">
      <w:pPr>
        <w:pStyle w:val="Heading5"/>
        <w:rPr>
          <w:ins w:id="233" w:author="samsung" w:date="2018-11-02T19:00:00Z"/>
        </w:rPr>
      </w:pPr>
      <w:ins w:id="234" w:author="samsung" w:date="2018-11-02T19:00:00Z">
        <w:r>
          <w:t>8.3.</w:t>
        </w:r>
        <w:r>
          <w:rPr>
            <w:rFonts w:hint="eastAsia"/>
            <w:lang w:eastAsia="zh-CN"/>
          </w:rPr>
          <w:t>4</w:t>
        </w:r>
        <w:r>
          <w:t>.</w:t>
        </w:r>
        <w:r>
          <w:rPr>
            <w:rFonts w:hint="eastAsia"/>
            <w:lang w:eastAsia="zh-CN"/>
          </w:rPr>
          <w:t>2.2</w:t>
        </w:r>
        <w:r>
          <w:tab/>
          <w:t>Minimum r</w:t>
        </w:r>
        <w:r w:rsidRPr="00E3724E">
          <w:t>equirement</w:t>
        </w:r>
        <w:r>
          <w:t>s</w:t>
        </w:r>
      </w:ins>
    </w:p>
    <w:p w14:paraId="4D4E5492" w14:textId="77777777" w:rsidR="00F23B09" w:rsidRPr="006B2B27" w:rsidRDefault="00F23B09" w:rsidP="00F23B09">
      <w:pPr>
        <w:rPr>
          <w:ins w:id="235" w:author="samsung" w:date="2018-11-02T19:00:00Z"/>
          <w:rFonts w:eastAsia="等线"/>
          <w:lang w:eastAsia="zh-CN"/>
        </w:rPr>
      </w:pPr>
      <w:ins w:id="236" w:author="samsung" w:date="2018-11-02T19:00:00Z">
        <w:r>
          <w:rPr>
            <w:rFonts w:eastAsia="等线" w:hint="eastAsia"/>
            <w:lang w:eastAsia="zh-CN"/>
          </w:rPr>
          <w:t xml:space="preserve">The ACK missed </w:t>
        </w:r>
        <w:r>
          <w:rPr>
            <w:rFonts w:eastAsia="等线"/>
            <w:lang w:eastAsia="zh-CN"/>
          </w:rPr>
          <w:t xml:space="preserve">detection probability </w:t>
        </w:r>
        <w:r>
          <w:rPr>
            <w:rFonts w:eastAsia="等线" w:hint="eastAsia"/>
            <w:lang w:eastAsia="zh-CN"/>
          </w:rPr>
          <w:t xml:space="preserve">shall not exceed 1% </w:t>
        </w:r>
        <w:r w:rsidRPr="00BB6FF0">
          <w:t xml:space="preserve">at the SNR given in </w:t>
        </w:r>
        <w:r>
          <w:rPr>
            <w:rFonts w:hint="eastAsia"/>
            <w:lang w:eastAsia="zh-CN"/>
          </w:rPr>
          <w:t>t</w:t>
        </w:r>
        <w:r w:rsidRPr="00E3724E">
          <w:t xml:space="preserve">able </w:t>
        </w:r>
        <w:r>
          <w:t>8.3.</w:t>
        </w:r>
        <w:r>
          <w:rPr>
            <w:rFonts w:hint="eastAsia"/>
            <w:lang w:eastAsia="zh-CN"/>
          </w:rPr>
          <w:t>4.</w:t>
        </w:r>
        <w:r>
          <w:t>2</w:t>
        </w:r>
        <w:r>
          <w:rPr>
            <w:rFonts w:hint="eastAsia"/>
            <w:lang w:eastAsia="zh-CN"/>
          </w:rPr>
          <w:t>.2</w:t>
        </w:r>
        <w:r w:rsidRPr="00E3724E">
          <w:t>-1</w:t>
        </w:r>
        <w:r>
          <w:t xml:space="preserve"> and </w:t>
        </w:r>
        <w:r>
          <w:rPr>
            <w:rFonts w:hint="eastAsia"/>
            <w:lang w:eastAsia="zh-CN"/>
          </w:rPr>
          <w:t>t</w:t>
        </w:r>
        <w:r w:rsidRPr="00E3724E">
          <w:t xml:space="preserve">able </w:t>
        </w:r>
        <w:r>
          <w:t>8.3.</w:t>
        </w:r>
        <w:r>
          <w:rPr>
            <w:rFonts w:hint="eastAsia"/>
            <w:lang w:eastAsia="zh-CN"/>
          </w:rPr>
          <w:t>4</w:t>
        </w:r>
        <w:r>
          <w:t>.2</w:t>
        </w:r>
        <w:r>
          <w:rPr>
            <w:rFonts w:hint="eastAsia"/>
            <w:lang w:eastAsia="zh-CN"/>
          </w:rPr>
          <w:t>.2</w:t>
        </w:r>
        <w:r>
          <w:t>-2</w:t>
        </w:r>
        <w:r>
          <w:rPr>
            <w:rFonts w:hint="eastAsia"/>
            <w:lang w:eastAsia="zh-CN"/>
          </w:rPr>
          <w:t xml:space="preserve"> for 4UCI bits.</w:t>
        </w:r>
      </w:ins>
    </w:p>
    <w:p w14:paraId="510F447F" w14:textId="77777777" w:rsidR="00F23B09" w:rsidRDefault="00F23B09" w:rsidP="00F23B09">
      <w:pPr>
        <w:pStyle w:val="TH"/>
        <w:rPr>
          <w:ins w:id="237" w:author="samsung" w:date="2018-11-02T19:00:00Z"/>
          <w:lang w:eastAsia="zh-CN"/>
        </w:rPr>
      </w:pPr>
      <w:ins w:id="238" w:author="samsung" w:date="2018-11-02T19:00:00Z">
        <w:r w:rsidRPr="00E3724E">
          <w:t xml:space="preserve">Table </w:t>
        </w:r>
        <w:r>
          <w:t>8.3.</w:t>
        </w:r>
        <w:r>
          <w:rPr>
            <w:rFonts w:hint="eastAsia"/>
            <w:lang w:eastAsia="zh-CN"/>
          </w:rPr>
          <w:t>4</w:t>
        </w:r>
        <w:r>
          <w:t>.2</w:t>
        </w:r>
        <w:r>
          <w:rPr>
            <w:rFonts w:hint="eastAsia"/>
            <w:lang w:eastAsia="zh-CN"/>
          </w:rPr>
          <w:t>.2</w:t>
        </w:r>
        <w:r w:rsidRPr="00E3724E">
          <w:t>-1:</w:t>
        </w:r>
        <w:r>
          <w:t xml:space="preserve"> Minimum requirements for PUCCH format </w:t>
        </w:r>
        <w:r>
          <w:rPr>
            <w:rFonts w:hint="eastAsia"/>
            <w:lang w:eastAsia="zh-CN"/>
          </w:rPr>
          <w:t>2</w:t>
        </w:r>
        <w:r w:rsidRPr="00E3724E">
          <w:t xml:space="preserve"> </w:t>
        </w:r>
        <w:r>
          <w:t>with 15</w:t>
        </w:r>
        <w:r>
          <w:rPr>
            <w:rFonts w:hint="eastAsia"/>
            <w:lang w:eastAsia="zh-CN"/>
          </w:rPr>
          <w:t xml:space="preserve"> </w:t>
        </w:r>
        <w:r>
          <w:t>kHz SCS</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2"/>
        <w:gridCol w:w="1352"/>
        <w:gridCol w:w="1228"/>
        <w:gridCol w:w="1730"/>
        <w:gridCol w:w="1309"/>
        <w:gridCol w:w="1303"/>
        <w:gridCol w:w="1131"/>
      </w:tblGrid>
      <w:tr w:rsidR="00F23B09" w:rsidRPr="00E3724E" w14:paraId="7F6047CD" w14:textId="77777777" w:rsidTr="00082625">
        <w:trPr>
          <w:trHeight w:val="133"/>
          <w:jc w:val="center"/>
          <w:ins w:id="239" w:author="samsung" w:date="2018-11-02T19:00:00Z"/>
        </w:trPr>
        <w:tc>
          <w:tcPr>
            <w:tcW w:w="1352" w:type="dxa"/>
            <w:vMerge w:val="restart"/>
          </w:tcPr>
          <w:p w14:paraId="51C3A5B6" w14:textId="77777777" w:rsidR="00F23B09" w:rsidRPr="00E3724E" w:rsidRDefault="00F23B09" w:rsidP="00082625">
            <w:pPr>
              <w:pStyle w:val="TAH"/>
              <w:rPr>
                <w:ins w:id="240" w:author="samsung" w:date="2018-11-02T19:00:00Z"/>
                <w:rFonts w:cs="Arial"/>
                <w:lang w:eastAsia="zh-CN"/>
              </w:rPr>
            </w:pPr>
            <w:ins w:id="241"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352" w:type="dxa"/>
            <w:vMerge w:val="restart"/>
          </w:tcPr>
          <w:p w14:paraId="59B90E55" w14:textId="77777777" w:rsidR="00F23B09" w:rsidRPr="00E3724E" w:rsidRDefault="00F23B09" w:rsidP="00082625">
            <w:pPr>
              <w:pStyle w:val="TAH"/>
              <w:rPr>
                <w:ins w:id="242" w:author="samsung" w:date="2018-11-02T19:00:00Z"/>
                <w:rFonts w:cs="Arial"/>
                <w:lang w:eastAsia="zh-CN"/>
              </w:rPr>
            </w:pPr>
            <w:ins w:id="243" w:author="samsung" w:date="2018-11-02T19:00:00Z">
              <w:r w:rsidRPr="00E3724E">
                <w:rPr>
                  <w:rFonts w:cs="Arial"/>
                  <w:lang w:eastAsia="zh-CN"/>
                </w:rPr>
                <w:t>Number of RX antennas</w:t>
              </w:r>
            </w:ins>
          </w:p>
        </w:tc>
        <w:tc>
          <w:tcPr>
            <w:tcW w:w="1228" w:type="dxa"/>
            <w:vMerge w:val="restart"/>
          </w:tcPr>
          <w:p w14:paraId="2B67BD34" w14:textId="77777777" w:rsidR="00F23B09" w:rsidRPr="00E3724E" w:rsidRDefault="00F23B09" w:rsidP="00082625">
            <w:pPr>
              <w:pStyle w:val="TAH"/>
              <w:rPr>
                <w:ins w:id="244" w:author="samsung" w:date="2018-11-02T19:00:00Z"/>
                <w:rFonts w:cs="Arial"/>
              </w:rPr>
            </w:pPr>
            <w:ins w:id="245" w:author="samsung" w:date="2018-11-02T19:00:00Z">
              <w:r w:rsidRPr="00E3724E">
                <w:rPr>
                  <w:rFonts w:cs="Arial"/>
                </w:rPr>
                <w:t>Cyclic Prefix</w:t>
              </w:r>
            </w:ins>
          </w:p>
        </w:tc>
        <w:tc>
          <w:tcPr>
            <w:tcW w:w="1730" w:type="dxa"/>
            <w:vMerge w:val="restart"/>
          </w:tcPr>
          <w:p w14:paraId="45D24410" w14:textId="77777777" w:rsidR="00F23B09" w:rsidRPr="00E3724E" w:rsidRDefault="00F23B09" w:rsidP="00082625">
            <w:pPr>
              <w:pStyle w:val="TAH"/>
              <w:rPr>
                <w:ins w:id="246" w:author="samsung" w:date="2018-11-02T19:00:00Z"/>
                <w:rFonts w:cs="Arial"/>
                <w:lang w:eastAsia="zh-CN"/>
              </w:rPr>
            </w:pPr>
            <w:ins w:id="247"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743" w:type="dxa"/>
            <w:gridSpan w:val="3"/>
          </w:tcPr>
          <w:p w14:paraId="2E8A014A" w14:textId="77777777" w:rsidR="00F23B09" w:rsidRPr="00E3724E" w:rsidRDefault="00F23B09" w:rsidP="00082625">
            <w:pPr>
              <w:pStyle w:val="TAH"/>
              <w:rPr>
                <w:ins w:id="248" w:author="samsung" w:date="2018-11-02T19:00:00Z"/>
                <w:rFonts w:cs="Arial"/>
              </w:rPr>
            </w:pPr>
            <w:ins w:id="249" w:author="samsung" w:date="2018-11-02T19:00:00Z">
              <w:r w:rsidRPr="00E3724E">
                <w:rPr>
                  <w:rFonts w:cs="Arial"/>
                </w:rPr>
                <w:t>Channel Bandwidth / SNR [dB]</w:t>
              </w:r>
            </w:ins>
          </w:p>
        </w:tc>
      </w:tr>
      <w:tr w:rsidR="00F23B09" w:rsidRPr="00E3724E" w14:paraId="2DED73C5" w14:textId="77777777" w:rsidTr="00082625">
        <w:trPr>
          <w:trHeight w:val="95"/>
          <w:jc w:val="center"/>
          <w:ins w:id="250" w:author="samsung" w:date="2018-11-02T19:00:00Z"/>
        </w:trPr>
        <w:tc>
          <w:tcPr>
            <w:tcW w:w="1352" w:type="dxa"/>
            <w:vMerge/>
          </w:tcPr>
          <w:p w14:paraId="2BAF6E19" w14:textId="77777777" w:rsidR="00F23B09" w:rsidRPr="00E3724E" w:rsidRDefault="00F23B09" w:rsidP="00082625">
            <w:pPr>
              <w:pStyle w:val="TAH"/>
              <w:rPr>
                <w:ins w:id="251" w:author="samsung" w:date="2018-11-02T19:00:00Z"/>
                <w:rFonts w:cs="Arial"/>
              </w:rPr>
            </w:pPr>
          </w:p>
        </w:tc>
        <w:tc>
          <w:tcPr>
            <w:tcW w:w="1352" w:type="dxa"/>
            <w:vMerge/>
          </w:tcPr>
          <w:p w14:paraId="041F7AD8" w14:textId="77777777" w:rsidR="00F23B09" w:rsidRPr="00E3724E" w:rsidRDefault="00F23B09" w:rsidP="00082625">
            <w:pPr>
              <w:pStyle w:val="TAH"/>
              <w:rPr>
                <w:ins w:id="252" w:author="samsung" w:date="2018-11-02T19:00:00Z"/>
                <w:rFonts w:cs="Arial"/>
              </w:rPr>
            </w:pPr>
          </w:p>
        </w:tc>
        <w:tc>
          <w:tcPr>
            <w:tcW w:w="1228" w:type="dxa"/>
            <w:vMerge/>
          </w:tcPr>
          <w:p w14:paraId="46B86811" w14:textId="77777777" w:rsidR="00F23B09" w:rsidRPr="00E3724E" w:rsidRDefault="00F23B09" w:rsidP="00082625">
            <w:pPr>
              <w:pStyle w:val="TAH"/>
              <w:rPr>
                <w:ins w:id="253" w:author="samsung" w:date="2018-11-02T19:00:00Z"/>
                <w:rFonts w:cs="Arial"/>
              </w:rPr>
            </w:pPr>
          </w:p>
        </w:tc>
        <w:tc>
          <w:tcPr>
            <w:tcW w:w="1730" w:type="dxa"/>
            <w:vMerge/>
          </w:tcPr>
          <w:p w14:paraId="2B7D2579" w14:textId="77777777" w:rsidR="00F23B09" w:rsidRPr="00E3724E" w:rsidRDefault="00F23B09" w:rsidP="00082625">
            <w:pPr>
              <w:pStyle w:val="TAH"/>
              <w:rPr>
                <w:ins w:id="254" w:author="samsung" w:date="2018-11-02T19:00:00Z"/>
                <w:rFonts w:cs="Arial"/>
              </w:rPr>
            </w:pPr>
          </w:p>
        </w:tc>
        <w:tc>
          <w:tcPr>
            <w:tcW w:w="1309" w:type="dxa"/>
          </w:tcPr>
          <w:p w14:paraId="7B136FDD" w14:textId="77777777" w:rsidR="00F23B09" w:rsidRPr="00E3724E" w:rsidRDefault="00F23B09" w:rsidP="00082625">
            <w:pPr>
              <w:pStyle w:val="TAH"/>
              <w:rPr>
                <w:ins w:id="255" w:author="samsung" w:date="2018-11-02T19:00:00Z"/>
                <w:rFonts w:cs="Arial"/>
              </w:rPr>
            </w:pPr>
            <w:ins w:id="256" w:author="samsung" w:date="2018-11-02T19:00:00Z">
              <w:r w:rsidRPr="00E3724E">
                <w:rPr>
                  <w:rFonts w:cs="Arial"/>
                </w:rPr>
                <w:t>5 MHz</w:t>
              </w:r>
            </w:ins>
          </w:p>
        </w:tc>
        <w:tc>
          <w:tcPr>
            <w:tcW w:w="1303" w:type="dxa"/>
          </w:tcPr>
          <w:p w14:paraId="33B77A7B" w14:textId="77777777" w:rsidR="00F23B09" w:rsidRPr="00E3724E" w:rsidRDefault="00F23B09" w:rsidP="00082625">
            <w:pPr>
              <w:pStyle w:val="TAH"/>
              <w:rPr>
                <w:ins w:id="257" w:author="samsung" w:date="2018-11-02T19:00:00Z"/>
                <w:rFonts w:cs="Arial"/>
              </w:rPr>
            </w:pPr>
            <w:ins w:id="258" w:author="samsung" w:date="2018-11-02T19:00:00Z">
              <w:r w:rsidRPr="00E3724E">
                <w:rPr>
                  <w:rFonts w:cs="Arial"/>
                </w:rPr>
                <w:t>10 MHz</w:t>
              </w:r>
            </w:ins>
          </w:p>
        </w:tc>
        <w:tc>
          <w:tcPr>
            <w:tcW w:w="1131" w:type="dxa"/>
          </w:tcPr>
          <w:p w14:paraId="20E28AA4" w14:textId="77777777" w:rsidR="00F23B09" w:rsidRPr="00E3724E" w:rsidRDefault="00F23B09" w:rsidP="00082625">
            <w:pPr>
              <w:pStyle w:val="TAH"/>
              <w:rPr>
                <w:ins w:id="259" w:author="samsung" w:date="2018-11-02T19:00:00Z"/>
                <w:rFonts w:cs="Arial"/>
              </w:rPr>
            </w:pPr>
            <w:ins w:id="260" w:author="samsung" w:date="2018-11-02T19:00:00Z">
              <w:r>
                <w:rPr>
                  <w:rFonts w:cs="Arial"/>
                </w:rPr>
                <w:t>20</w:t>
              </w:r>
              <w:r w:rsidRPr="00E3724E">
                <w:rPr>
                  <w:rFonts w:cs="Arial"/>
                </w:rPr>
                <w:t xml:space="preserve"> MHz</w:t>
              </w:r>
            </w:ins>
          </w:p>
        </w:tc>
      </w:tr>
      <w:tr w:rsidR="00F23B09" w:rsidRPr="00E3724E" w14:paraId="7B60DAAF" w14:textId="77777777" w:rsidTr="00082625">
        <w:trPr>
          <w:trHeight w:val="248"/>
          <w:jc w:val="center"/>
          <w:ins w:id="261" w:author="samsung" w:date="2018-11-02T19:00:00Z"/>
        </w:trPr>
        <w:tc>
          <w:tcPr>
            <w:tcW w:w="1352" w:type="dxa"/>
            <w:vMerge w:val="restart"/>
            <w:vAlign w:val="center"/>
          </w:tcPr>
          <w:p w14:paraId="097F1D45" w14:textId="77777777" w:rsidR="00F23B09" w:rsidRPr="00E3724E" w:rsidRDefault="00F23B09" w:rsidP="00082625">
            <w:pPr>
              <w:pStyle w:val="TAC"/>
              <w:rPr>
                <w:ins w:id="262" w:author="samsung" w:date="2018-11-02T19:00:00Z"/>
                <w:rFonts w:cs="Arial"/>
                <w:lang w:eastAsia="zh-CN"/>
              </w:rPr>
            </w:pPr>
            <w:ins w:id="263" w:author="samsung" w:date="2018-11-02T19:00:00Z">
              <w:r>
                <w:rPr>
                  <w:rFonts w:cs="Arial"/>
                  <w:lang w:eastAsia="zh-CN"/>
                </w:rPr>
                <w:t>1</w:t>
              </w:r>
            </w:ins>
          </w:p>
        </w:tc>
        <w:tc>
          <w:tcPr>
            <w:tcW w:w="1352" w:type="dxa"/>
            <w:vAlign w:val="center"/>
          </w:tcPr>
          <w:p w14:paraId="6C92853A" w14:textId="77777777" w:rsidR="00F23B09" w:rsidRPr="00E3724E" w:rsidRDefault="00F23B09" w:rsidP="00082625">
            <w:pPr>
              <w:pStyle w:val="TAC"/>
              <w:rPr>
                <w:ins w:id="264" w:author="samsung" w:date="2018-11-02T19:00:00Z"/>
                <w:rFonts w:cs="Arial"/>
                <w:lang w:eastAsia="zh-CN"/>
              </w:rPr>
            </w:pPr>
            <w:ins w:id="265" w:author="samsung" w:date="2018-11-02T19:00:00Z">
              <w:r w:rsidRPr="00E3724E">
                <w:rPr>
                  <w:rFonts w:cs="Arial"/>
                  <w:lang w:eastAsia="zh-CN"/>
                </w:rPr>
                <w:t>2</w:t>
              </w:r>
            </w:ins>
          </w:p>
        </w:tc>
        <w:tc>
          <w:tcPr>
            <w:tcW w:w="1228" w:type="dxa"/>
            <w:vAlign w:val="center"/>
          </w:tcPr>
          <w:p w14:paraId="4C0E05DE" w14:textId="77777777" w:rsidR="00F23B09" w:rsidRPr="00E3724E" w:rsidRDefault="00F23B09" w:rsidP="00082625">
            <w:pPr>
              <w:pStyle w:val="TAC"/>
              <w:rPr>
                <w:ins w:id="266" w:author="samsung" w:date="2018-11-02T19:00:00Z"/>
                <w:rFonts w:cs="Arial"/>
              </w:rPr>
            </w:pPr>
            <w:ins w:id="267" w:author="samsung" w:date="2018-11-02T19:00:00Z">
              <w:r w:rsidRPr="00E3724E">
                <w:rPr>
                  <w:rFonts w:cs="Arial"/>
                </w:rPr>
                <w:t>Normal</w:t>
              </w:r>
            </w:ins>
          </w:p>
        </w:tc>
        <w:tc>
          <w:tcPr>
            <w:tcW w:w="1730" w:type="dxa"/>
            <w:vAlign w:val="center"/>
          </w:tcPr>
          <w:p w14:paraId="510402F8" w14:textId="77777777" w:rsidR="00F23B09" w:rsidRDefault="00F23B09" w:rsidP="00082625">
            <w:pPr>
              <w:pStyle w:val="TAC"/>
              <w:rPr>
                <w:ins w:id="268" w:author="samsung" w:date="2018-11-02T19:00:00Z"/>
                <w:rFonts w:cs="Arial"/>
              </w:rPr>
            </w:pPr>
            <w:ins w:id="269" w:author="samsung" w:date="2018-11-02T19:00:00Z">
              <w:r w:rsidRPr="00B94D3F">
                <w:rPr>
                  <w:rFonts w:cs="Arial"/>
                </w:rPr>
                <w:t>TDLC300-100</w:t>
              </w:r>
              <w:r w:rsidRPr="00990604" w:rsidDel="002E550C">
                <w:rPr>
                  <w:rFonts w:cs="Arial"/>
                </w:rPr>
                <w:t xml:space="preserve"> </w:t>
              </w:r>
              <w:r w:rsidRPr="00990604">
                <w:rPr>
                  <w:rFonts w:cs="Arial"/>
                </w:rPr>
                <w:t>Low</w:t>
              </w:r>
            </w:ins>
          </w:p>
        </w:tc>
        <w:tc>
          <w:tcPr>
            <w:tcW w:w="1309" w:type="dxa"/>
            <w:shd w:val="clear" w:color="auto" w:fill="auto"/>
            <w:vAlign w:val="center"/>
          </w:tcPr>
          <w:p w14:paraId="21F2BE76" w14:textId="77777777" w:rsidR="00F23B09" w:rsidRPr="00E3724E" w:rsidRDefault="00F23B09" w:rsidP="00082625">
            <w:pPr>
              <w:pStyle w:val="TAC"/>
              <w:rPr>
                <w:ins w:id="270" w:author="samsung" w:date="2018-11-02T19:00:00Z"/>
                <w:rFonts w:cs="Arial"/>
                <w:lang w:eastAsia="zh-CN"/>
              </w:rPr>
            </w:pPr>
            <w:ins w:id="271" w:author="samsung" w:date="2018-11-02T19:00:00Z">
              <w:r>
                <w:rPr>
                  <w:rFonts w:cs="Arial" w:hint="eastAsia"/>
                  <w:lang w:eastAsia="zh-CN"/>
                </w:rPr>
                <w:t>[TBD]</w:t>
              </w:r>
            </w:ins>
          </w:p>
        </w:tc>
        <w:tc>
          <w:tcPr>
            <w:tcW w:w="1303" w:type="dxa"/>
            <w:shd w:val="clear" w:color="auto" w:fill="auto"/>
            <w:vAlign w:val="center"/>
          </w:tcPr>
          <w:p w14:paraId="78816A96" w14:textId="77777777" w:rsidR="00F23B09" w:rsidRPr="00E3724E" w:rsidRDefault="00F23B09" w:rsidP="00082625">
            <w:pPr>
              <w:pStyle w:val="TAC"/>
              <w:rPr>
                <w:ins w:id="272" w:author="samsung" w:date="2018-11-02T19:00:00Z"/>
                <w:rFonts w:cs="Arial"/>
                <w:lang w:eastAsia="zh-CN"/>
              </w:rPr>
            </w:pPr>
            <w:ins w:id="273" w:author="samsung" w:date="2018-11-02T19:00:00Z">
              <w:r>
                <w:rPr>
                  <w:rFonts w:cs="Arial" w:hint="eastAsia"/>
                  <w:lang w:eastAsia="zh-CN"/>
                </w:rPr>
                <w:t>[TBD]</w:t>
              </w:r>
            </w:ins>
          </w:p>
        </w:tc>
        <w:tc>
          <w:tcPr>
            <w:tcW w:w="1131" w:type="dxa"/>
            <w:shd w:val="clear" w:color="auto" w:fill="auto"/>
            <w:vAlign w:val="center"/>
          </w:tcPr>
          <w:p w14:paraId="17E305C3" w14:textId="77777777" w:rsidR="00F23B09" w:rsidRPr="00E3724E" w:rsidRDefault="00F23B09" w:rsidP="00082625">
            <w:pPr>
              <w:pStyle w:val="TAC"/>
              <w:rPr>
                <w:ins w:id="274" w:author="samsung" w:date="2018-11-02T19:00:00Z"/>
                <w:rFonts w:cs="Arial"/>
                <w:lang w:eastAsia="zh-CN"/>
              </w:rPr>
            </w:pPr>
            <w:ins w:id="275" w:author="samsung" w:date="2018-11-02T19:00:00Z">
              <w:r>
                <w:rPr>
                  <w:rFonts w:cs="Arial" w:hint="eastAsia"/>
                  <w:lang w:eastAsia="zh-CN"/>
                </w:rPr>
                <w:t>[TBD]</w:t>
              </w:r>
            </w:ins>
          </w:p>
        </w:tc>
      </w:tr>
      <w:tr w:rsidR="00F23B09" w:rsidRPr="00E3724E" w14:paraId="14070D1E" w14:textId="77777777" w:rsidTr="00082625">
        <w:trPr>
          <w:trHeight w:val="248"/>
          <w:jc w:val="center"/>
          <w:ins w:id="276" w:author="samsung" w:date="2018-11-02T19:00:00Z"/>
        </w:trPr>
        <w:tc>
          <w:tcPr>
            <w:tcW w:w="1352" w:type="dxa"/>
            <w:vMerge/>
            <w:vAlign w:val="center"/>
          </w:tcPr>
          <w:p w14:paraId="4DB26B67" w14:textId="77777777" w:rsidR="00F23B09" w:rsidRDefault="00F23B09" w:rsidP="00082625">
            <w:pPr>
              <w:pStyle w:val="TAC"/>
              <w:rPr>
                <w:ins w:id="277" w:author="samsung" w:date="2018-11-02T19:00:00Z"/>
                <w:rFonts w:cs="Arial"/>
                <w:lang w:eastAsia="zh-CN"/>
              </w:rPr>
            </w:pPr>
          </w:p>
        </w:tc>
        <w:tc>
          <w:tcPr>
            <w:tcW w:w="1352" w:type="dxa"/>
            <w:vAlign w:val="center"/>
          </w:tcPr>
          <w:p w14:paraId="50CF239C" w14:textId="77777777" w:rsidR="00F23B09" w:rsidRPr="00E3724E" w:rsidRDefault="00F23B09" w:rsidP="00082625">
            <w:pPr>
              <w:pStyle w:val="TAC"/>
              <w:rPr>
                <w:ins w:id="278" w:author="samsung" w:date="2018-11-02T19:00:00Z"/>
                <w:rFonts w:cs="Arial"/>
                <w:lang w:eastAsia="zh-CN"/>
              </w:rPr>
            </w:pPr>
            <w:ins w:id="279" w:author="samsung" w:date="2018-11-02T19:00:00Z">
              <w:r>
                <w:rPr>
                  <w:rFonts w:cs="Arial"/>
                  <w:lang w:eastAsia="zh-CN"/>
                </w:rPr>
                <w:t>4</w:t>
              </w:r>
            </w:ins>
          </w:p>
        </w:tc>
        <w:tc>
          <w:tcPr>
            <w:tcW w:w="1228" w:type="dxa"/>
            <w:vAlign w:val="center"/>
          </w:tcPr>
          <w:p w14:paraId="359605AB" w14:textId="77777777" w:rsidR="00F23B09" w:rsidRPr="00E3724E" w:rsidRDefault="00F23B09" w:rsidP="00082625">
            <w:pPr>
              <w:pStyle w:val="TAC"/>
              <w:rPr>
                <w:ins w:id="280" w:author="samsung" w:date="2018-11-02T19:00:00Z"/>
                <w:rFonts w:cs="Arial"/>
              </w:rPr>
            </w:pPr>
            <w:ins w:id="281" w:author="samsung" w:date="2018-11-02T19:00:00Z">
              <w:r>
                <w:rPr>
                  <w:rFonts w:cs="Arial"/>
                </w:rPr>
                <w:t>Normal</w:t>
              </w:r>
            </w:ins>
          </w:p>
        </w:tc>
        <w:tc>
          <w:tcPr>
            <w:tcW w:w="1730" w:type="dxa"/>
            <w:vAlign w:val="center"/>
          </w:tcPr>
          <w:p w14:paraId="57643D79" w14:textId="77777777" w:rsidR="00F23B09" w:rsidRDefault="00F23B09" w:rsidP="00082625">
            <w:pPr>
              <w:pStyle w:val="TAC"/>
              <w:rPr>
                <w:ins w:id="282" w:author="samsung" w:date="2018-11-02T19:00:00Z"/>
                <w:rFonts w:cs="Arial"/>
              </w:rPr>
            </w:pPr>
            <w:ins w:id="283" w:author="samsung" w:date="2018-11-02T19:00:00Z">
              <w:r w:rsidRPr="00B94D3F">
                <w:rPr>
                  <w:rFonts w:cs="Arial"/>
                </w:rPr>
                <w:t>TDLC300-100</w:t>
              </w:r>
              <w:r w:rsidRPr="00990604" w:rsidDel="002E550C">
                <w:rPr>
                  <w:rFonts w:cs="Arial"/>
                </w:rPr>
                <w:t xml:space="preserve"> </w:t>
              </w:r>
              <w:r w:rsidRPr="00990604">
                <w:rPr>
                  <w:rFonts w:cs="Arial"/>
                </w:rPr>
                <w:t>Low</w:t>
              </w:r>
            </w:ins>
          </w:p>
        </w:tc>
        <w:tc>
          <w:tcPr>
            <w:tcW w:w="1309" w:type="dxa"/>
            <w:shd w:val="clear" w:color="auto" w:fill="auto"/>
            <w:vAlign w:val="center"/>
          </w:tcPr>
          <w:p w14:paraId="3B972851" w14:textId="77777777" w:rsidR="00F23B09" w:rsidRPr="00E3724E" w:rsidRDefault="00F23B09" w:rsidP="00082625">
            <w:pPr>
              <w:pStyle w:val="TAC"/>
              <w:rPr>
                <w:ins w:id="284" w:author="samsung" w:date="2018-11-02T19:00:00Z"/>
                <w:rFonts w:cs="Arial"/>
                <w:lang w:eastAsia="zh-CN"/>
              </w:rPr>
            </w:pPr>
            <w:ins w:id="285" w:author="samsung" w:date="2018-11-02T19:00:00Z">
              <w:r>
                <w:rPr>
                  <w:rFonts w:cs="Arial" w:hint="eastAsia"/>
                  <w:lang w:eastAsia="zh-CN"/>
                </w:rPr>
                <w:t>[TBD]</w:t>
              </w:r>
            </w:ins>
          </w:p>
        </w:tc>
        <w:tc>
          <w:tcPr>
            <w:tcW w:w="1303" w:type="dxa"/>
            <w:shd w:val="clear" w:color="auto" w:fill="auto"/>
            <w:vAlign w:val="center"/>
          </w:tcPr>
          <w:p w14:paraId="30F291B4" w14:textId="77777777" w:rsidR="00F23B09" w:rsidRPr="00E3724E" w:rsidRDefault="00F23B09" w:rsidP="00082625">
            <w:pPr>
              <w:pStyle w:val="TAC"/>
              <w:rPr>
                <w:ins w:id="286" w:author="samsung" w:date="2018-11-02T19:00:00Z"/>
                <w:rFonts w:cs="Arial"/>
                <w:lang w:eastAsia="zh-CN"/>
              </w:rPr>
            </w:pPr>
            <w:ins w:id="287" w:author="samsung" w:date="2018-11-02T19:00:00Z">
              <w:r>
                <w:rPr>
                  <w:rFonts w:cs="Arial" w:hint="eastAsia"/>
                  <w:lang w:eastAsia="zh-CN"/>
                </w:rPr>
                <w:t>[TBD]</w:t>
              </w:r>
            </w:ins>
          </w:p>
        </w:tc>
        <w:tc>
          <w:tcPr>
            <w:tcW w:w="1131" w:type="dxa"/>
            <w:shd w:val="clear" w:color="auto" w:fill="auto"/>
            <w:vAlign w:val="center"/>
          </w:tcPr>
          <w:p w14:paraId="64CC7DE8" w14:textId="77777777" w:rsidR="00F23B09" w:rsidRPr="00E3724E" w:rsidRDefault="00F23B09" w:rsidP="00082625">
            <w:pPr>
              <w:pStyle w:val="TAC"/>
              <w:rPr>
                <w:ins w:id="288" w:author="samsung" w:date="2018-11-02T19:00:00Z"/>
                <w:rFonts w:cs="Arial"/>
                <w:lang w:eastAsia="zh-CN"/>
              </w:rPr>
            </w:pPr>
            <w:ins w:id="289" w:author="samsung" w:date="2018-11-02T19:00:00Z">
              <w:r>
                <w:rPr>
                  <w:rFonts w:cs="Arial" w:hint="eastAsia"/>
                  <w:lang w:eastAsia="zh-CN"/>
                </w:rPr>
                <w:t>[TBD]</w:t>
              </w:r>
            </w:ins>
          </w:p>
        </w:tc>
      </w:tr>
      <w:tr w:rsidR="00F23B09" w:rsidRPr="00E3724E" w14:paraId="14AD79A8" w14:textId="77777777" w:rsidTr="00082625">
        <w:trPr>
          <w:trHeight w:val="248"/>
          <w:jc w:val="center"/>
          <w:ins w:id="290" w:author="samsung" w:date="2018-11-02T19:00:00Z"/>
        </w:trPr>
        <w:tc>
          <w:tcPr>
            <w:tcW w:w="1352" w:type="dxa"/>
            <w:vMerge/>
            <w:vAlign w:val="center"/>
          </w:tcPr>
          <w:p w14:paraId="6D8EF796" w14:textId="77777777" w:rsidR="00F23B09" w:rsidRDefault="00F23B09" w:rsidP="00082625">
            <w:pPr>
              <w:pStyle w:val="TAC"/>
              <w:rPr>
                <w:ins w:id="291" w:author="samsung" w:date="2018-11-02T19:00:00Z"/>
                <w:rFonts w:cs="Arial"/>
                <w:lang w:eastAsia="zh-CN"/>
              </w:rPr>
            </w:pPr>
          </w:p>
        </w:tc>
        <w:tc>
          <w:tcPr>
            <w:tcW w:w="1352" w:type="dxa"/>
            <w:vAlign w:val="center"/>
          </w:tcPr>
          <w:p w14:paraId="20BD1E78" w14:textId="77777777" w:rsidR="00F23B09" w:rsidRPr="00E3724E" w:rsidRDefault="00F23B09" w:rsidP="00082625">
            <w:pPr>
              <w:pStyle w:val="TAC"/>
              <w:rPr>
                <w:ins w:id="292" w:author="samsung" w:date="2018-11-02T19:00:00Z"/>
                <w:rFonts w:cs="Arial"/>
                <w:lang w:eastAsia="zh-CN"/>
              </w:rPr>
            </w:pPr>
            <w:ins w:id="293" w:author="samsung" w:date="2018-11-02T19:00:00Z">
              <w:r>
                <w:rPr>
                  <w:rFonts w:cs="Arial"/>
                  <w:lang w:eastAsia="zh-CN"/>
                </w:rPr>
                <w:t>8</w:t>
              </w:r>
            </w:ins>
          </w:p>
        </w:tc>
        <w:tc>
          <w:tcPr>
            <w:tcW w:w="1228" w:type="dxa"/>
            <w:vAlign w:val="center"/>
          </w:tcPr>
          <w:p w14:paraId="1246A781" w14:textId="77777777" w:rsidR="00F23B09" w:rsidRPr="00E3724E" w:rsidRDefault="00F23B09" w:rsidP="00082625">
            <w:pPr>
              <w:pStyle w:val="TAC"/>
              <w:rPr>
                <w:ins w:id="294" w:author="samsung" w:date="2018-11-02T19:00:00Z"/>
                <w:rFonts w:cs="Arial"/>
              </w:rPr>
            </w:pPr>
            <w:ins w:id="295" w:author="samsung" w:date="2018-11-02T19:00:00Z">
              <w:r>
                <w:rPr>
                  <w:rFonts w:cs="Arial"/>
                </w:rPr>
                <w:t>Normal</w:t>
              </w:r>
            </w:ins>
          </w:p>
        </w:tc>
        <w:tc>
          <w:tcPr>
            <w:tcW w:w="1730" w:type="dxa"/>
            <w:vAlign w:val="center"/>
          </w:tcPr>
          <w:p w14:paraId="3B94C566" w14:textId="77777777" w:rsidR="00F23B09" w:rsidRDefault="00F23B09" w:rsidP="00082625">
            <w:pPr>
              <w:pStyle w:val="TAC"/>
              <w:rPr>
                <w:ins w:id="296" w:author="samsung" w:date="2018-11-02T19:00:00Z"/>
                <w:rFonts w:cs="Arial"/>
              </w:rPr>
            </w:pPr>
            <w:ins w:id="297" w:author="samsung" w:date="2018-11-02T19:00:00Z">
              <w:r w:rsidRPr="00B94D3F">
                <w:rPr>
                  <w:rFonts w:cs="Arial"/>
                </w:rPr>
                <w:t>TDLC300-100</w:t>
              </w:r>
              <w:r w:rsidRPr="00990604" w:rsidDel="002E550C">
                <w:rPr>
                  <w:rFonts w:cs="Arial"/>
                </w:rPr>
                <w:t xml:space="preserve"> </w:t>
              </w:r>
              <w:r w:rsidRPr="00990604">
                <w:rPr>
                  <w:rFonts w:cs="Arial"/>
                </w:rPr>
                <w:t>Low</w:t>
              </w:r>
            </w:ins>
          </w:p>
        </w:tc>
        <w:tc>
          <w:tcPr>
            <w:tcW w:w="1309" w:type="dxa"/>
            <w:shd w:val="clear" w:color="auto" w:fill="auto"/>
            <w:vAlign w:val="center"/>
          </w:tcPr>
          <w:p w14:paraId="5565A31C" w14:textId="77777777" w:rsidR="00F23B09" w:rsidRPr="00E3724E" w:rsidRDefault="00F23B09" w:rsidP="00082625">
            <w:pPr>
              <w:pStyle w:val="TAC"/>
              <w:rPr>
                <w:ins w:id="298" w:author="samsung" w:date="2018-11-02T19:00:00Z"/>
                <w:rFonts w:cs="Arial"/>
                <w:lang w:eastAsia="zh-CN"/>
              </w:rPr>
            </w:pPr>
            <w:ins w:id="299" w:author="samsung" w:date="2018-11-02T19:00:00Z">
              <w:r>
                <w:rPr>
                  <w:rFonts w:cs="Arial" w:hint="eastAsia"/>
                  <w:lang w:eastAsia="zh-CN"/>
                </w:rPr>
                <w:t>[TBD]</w:t>
              </w:r>
            </w:ins>
          </w:p>
        </w:tc>
        <w:tc>
          <w:tcPr>
            <w:tcW w:w="1303" w:type="dxa"/>
            <w:shd w:val="clear" w:color="auto" w:fill="auto"/>
            <w:vAlign w:val="center"/>
          </w:tcPr>
          <w:p w14:paraId="372F46D5" w14:textId="77777777" w:rsidR="00F23B09" w:rsidRPr="00E3724E" w:rsidRDefault="00F23B09" w:rsidP="00082625">
            <w:pPr>
              <w:pStyle w:val="TAC"/>
              <w:rPr>
                <w:ins w:id="300" w:author="samsung" w:date="2018-11-02T19:00:00Z"/>
                <w:rFonts w:cs="Arial"/>
                <w:lang w:eastAsia="zh-CN"/>
              </w:rPr>
            </w:pPr>
            <w:ins w:id="301" w:author="samsung" w:date="2018-11-02T19:00:00Z">
              <w:r>
                <w:rPr>
                  <w:rFonts w:cs="Arial" w:hint="eastAsia"/>
                  <w:lang w:eastAsia="zh-CN"/>
                </w:rPr>
                <w:t>[TBD]</w:t>
              </w:r>
            </w:ins>
          </w:p>
        </w:tc>
        <w:tc>
          <w:tcPr>
            <w:tcW w:w="1131" w:type="dxa"/>
            <w:shd w:val="clear" w:color="auto" w:fill="auto"/>
            <w:vAlign w:val="center"/>
          </w:tcPr>
          <w:p w14:paraId="2BBD352B" w14:textId="77777777" w:rsidR="00F23B09" w:rsidRPr="00E3724E" w:rsidRDefault="00F23B09" w:rsidP="00082625">
            <w:pPr>
              <w:pStyle w:val="TAC"/>
              <w:rPr>
                <w:ins w:id="302" w:author="samsung" w:date="2018-11-02T19:00:00Z"/>
                <w:rFonts w:cs="Arial"/>
                <w:lang w:eastAsia="zh-CN"/>
              </w:rPr>
            </w:pPr>
            <w:ins w:id="303" w:author="samsung" w:date="2018-11-02T19:00:00Z">
              <w:r>
                <w:rPr>
                  <w:rFonts w:cs="Arial" w:hint="eastAsia"/>
                  <w:lang w:eastAsia="zh-CN"/>
                </w:rPr>
                <w:t>[TBD]</w:t>
              </w:r>
            </w:ins>
          </w:p>
        </w:tc>
      </w:tr>
    </w:tbl>
    <w:p w14:paraId="5E20DD00" w14:textId="77777777" w:rsidR="00F23B09" w:rsidRPr="00E3724E" w:rsidRDefault="00F23B09" w:rsidP="00F23B09">
      <w:pPr>
        <w:rPr>
          <w:ins w:id="304" w:author="samsung" w:date="2018-11-02T19:00:00Z"/>
        </w:rPr>
      </w:pPr>
    </w:p>
    <w:p w14:paraId="2DCB20F8" w14:textId="77777777" w:rsidR="00F23B09" w:rsidRDefault="00F23B09" w:rsidP="00F23B09">
      <w:pPr>
        <w:pStyle w:val="TH"/>
        <w:rPr>
          <w:ins w:id="305" w:author="samsung" w:date="2018-11-02T19:00:00Z"/>
          <w:lang w:eastAsia="zh-CN"/>
        </w:rPr>
      </w:pPr>
      <w:ins w:id="306" w:author="samsung" w:date="2018-11-02T19:00:00Z">
        <w:r w:rsidRPr="00E3724E">
          <w:t xml:space="preserve">Table </w:t>
        </w:r>
        <w:r>
          <w:t>8.3.</w:t>
        </w:r>
        <w:r>
          <w:rPr>
            <w:rFonts w:hint="eastAsia"/>
            <w:lang w:eastAsia="zh-CN"/>
          </w:rPr>
          <w:t>4</w:t>
        </w:r>
        <w:r>
          <w:t>.</w:t>
        </w:r>
        <w:r>
          <w:rPr>
            <w:rFonts w:hint="eastAsia"/>
            <w:lang w:eastAsia="zh-CN"/>
          </w:rPr>
          <w:t>2.2</w:t>
        </w:r>
        <w:r>
          <w:t>-</w:t>
        </w:r>
        <w:r>
          <w:rPr>
            <w:rFonts w:hint="eastAsia"/>
            <w:lang w:eastAsia="zh-CN"/>
          </w:rPr>
          <w:t>2</w:t>
        </w:r>
        <w:r w:rsidRPr="00E3724E">
          <w:t>:</w:t>
        </w:r>
        <w:r>
          <w:t xml:space="preserve"> Minimum requirements for PUCCH format </w:t>
        </w:r>
        <w:r>
          <w:rPr>
            <w:rFonts w:hint="eastAsia"/>
            <w:lang w:eastAsia="zh-CN"/>
          </w:rPr>
          <w:t>2</w:t>
        </w:r>
        <w:r w:rsidRPr="00E3724E">
          <w:t xml:space="preserve"> </w:t>
        </w:r>
        <w:r>
          <w:t xml:space="preserve">with </w:t>
        </w:r>
        <w:r>
          <w:rPr>
            <w:rFonts w:hint="eastAsia"/>
            <w:lang w:eastAsia="zh-CN"/>
          </w:rPr>
          <w:t xml:space="preserve">30 </w:t>
        </w:r>
        <w:r>
          <w:t>kHz SCS</w:t>
        </w:r>
      </w:ins>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14"/>
        <w:gridCol w:w="1104"/>
        <w:gridCol w:w="2157"/>
        <w:gridCol w:w="823"/>
        <w:gridCol w:w="851"/>
        <w:gridCol w:w="850"/>
        <w:gridCol w:w="951"/>
      </w:tblGrid>
      <w:tr w:rsidR="00F23B09" w:rsidRPr="00E3724E" w14:paraId="19A45B62" w14:textId="77777777" w:rsidTr="00082625">
        <w:trPr>
          <w:trHeight w:val="107"/>
          <w:jc w:val="center"/>
          <w:ins w:id="307" w:author="samsung" w:date="2018-11-02T19:00:00Z"/>
        </w:trPr>
        <w:tc>
          <w:tcPr>
            <w:tcW w:w="1323" w:type="dxa"/>
            <w:vMerge w:val="restart"/>
          </w:tcPr>
          <w:p w14:paraId="64BC8702" w14:textId="77777777" w:rsidR="00F23B09" w:rsidRPr="00E3724E" w:rsidRDefault="00F23B09" w:rsidP="00082625">
            <w:pPr>
              <w:pStyle w:val="TAH"/>
              <w:rPr>
                <w:ins w:id="308" w:author="samsung" w:date="2018-11-02T19:00:00Z"/>
                <w:rFonts w:cs="Arial"/>
                <w:lang w:eastAsia="zh-CN"/>
              </w:rPr>
            </w:pPr>
            <w:ins w:id="309"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214" w:type="dxa"/>
            <w:vMerge w:val="restart"/>
          </w:tcPr>
          <w:p w14:paraId="2F944B6B" w14:textId="77777777" w:rsidR="00F23B09" w:rsidRPr="00E3724E" w:rsidRDefault="00F23B09" w:rsidP="00082625">
            <w:pPr>
              <w:pStyle w:val="TAH"/>
              <w:rPr>
                <w:ins w:id="310" w:author="samsung" w:date="2018-11-02T19:00:00Z"/>
                <w:rFonts w:cs="Arial"/>
                <w:lang w:eastAsia="zh-CN"/>
              </w:rPr>
            </w:pPr>
            <w:ins w:id="311" w:author="samsung" w:date="2018-11-02T19:00:00Z">
              <w:r w:rsidRPr="00E3724E">
                <w:rPr>
                  <w:rFonts w:cs="Arial"/>
                  <w:lang w:eastAsia="zh-CN"/>
                </w:rPr>
                <w:t>Number of RX antennas</w:t>
              </w:r>
            </w:ins>
          </w:p>
        </w:tc>
        <w:tc>
          <w:tcPr>
            <w:tcW w:w="1104" w:type="dxa"/>
            <w:vMerge w:val="restart"/>
          </w:tcPr>
          <w:p w14:paraId="671E0CBA" w14:textId="77777777" w:rsidR="00F23B09" w:rsidRPr="00E3724E" w:rsidRDefault="00F23B09" w:rsidP="00082625">
            <w:pPr>
              <w:pStyle w:val="TAH"/>
              <w:rPr>
                <w:ins w:id="312" w:author="samsung" w:date="2018-11-02T19:00:00Z"/>
                <w:rFonts w:cs="Arial"/>
              </w:rPr>
            </w:pPr>
            <w:ins w:id="313" w:author="samsung" w:date="2018-11-02T19:00:00Z">
              <w:r w:rsidRPr="00E3724E">
                <w:rPr>
                  <w:rFonts w:cs="Arial"/>
                </w:rPr>
                <w:t>Cyclic Prefix</w:t>
              </w:r>
            </w:ins>
          </w:p>
        </w:tc>
        <w:tc>
          <w:tcPr>
            <w:tcW w:w="2157" w:type="dxa"/>
            <w:vMerge w:val="restart"/>
          </w:tcPr>
          <w:p w14:paraId="06DB3901" w14:textId="77777777" w:rsidR="00F23B09" w:rsidRPr="00E3724E" w:rsidRDefault="00F23B09" w:rsidP="00082625">
            <w:pPr>
              <w:pStyle w:val="TAH"/>
              <w:rPr>
                <w:ins w:id="314" w:author="samsung" w:date="2018-11-02T19:00:00Z"/>
                <w:rFonts w:cs="Arial"/>
              </w:rPr>
            </w:pPr>
            <w:ins w:id="315"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475" w:type="dxa"/>
            <w:gridSpan w:val="4"/>
          </w:tcPr>
          <w:p w14:paraId="23269163" w14:textId="77777777" w:rsidR="00F23B09" w:rsidRPr="00E3724E" w:rsidRDefault="00F23B09" w:rsidP="00082625">
            <w:pPr>
              <w:pStyle w:val="TAH"/>
              <w:rPr>
                <w:ins w:id="316" w:author="samsung" w:date="2018-11-02T19:00:00Z"/>
                <w:rFonts w:cs="Arial"/>
              </w:rPr>
            </w:pPr>
            <w:ins w:id="317" w:author="samsung" w:date="2018-11-02T19:00:00Z">
              <w:r w:rsidRPr="00E3724E">
                <w:rPr>
                  <w:rFonts w:cs="Arial"/>
                </w:rPr>
                <w:t>Channel Bandwidth / SNR [dB]</w:t>
              </w:r>
            </w:ins>
          </w:p>
        </w:tc>
      </w:tr>
      <w:tr w:rsidR="00F23B09" w:rsidRPr="00E3724E" w14:paraId="1686A82D" w14:textId="77777777" w:rsidTr="00082625">
        <w:trPr>
          <w:trHeight w:val="77"/>
          <w:jc w:val="center"/>
          <w:ins w:id="318" w:author="samsung" w:date="2018-11-02T19:00:00Z"/>
        </w:trPr>
        <w:tc>
          <w:tcPr>
            <w:tcW w:w="1323" w:type="dxa"/>
            <w:vMerge/>
          </w:tcPr>
          <w:p w14:paraId="51527EF7" w14:textId="77777777" w:rsidR="00F23B09" w:rsidRPr="00E3724E" w:rsidRDefault="00F23B09" w:rsidP="00082625">
            <w:pPr>
              <w:pStyle w:val="TAH"/>
              <w:rPr>
                <w:ins w:id="319" w:author="samsung" w:date="2018-11-02T19:00:00Z"/>
                <w:rFonts w:cs="Arial"/>
              </w:rPr>
            </w:pPr>
          </w:p>
        </w:tc>
        <w:tc>
          <w:tcPr>
            <w:tcW w:w="1214" w:type="dxa"/>
            <w:vMerge/>
          </w:tcPr>
          <w:p w14:paraId="64DDA4B1" w14:textId="77777777" w:rsidR="00F23B09" w:rsidRPr="00E3724E" w:rsidRDefault="00F23B09" w:rsidP="00082625">
            <w:pPr>
              <w:pStyle w:val="TAH"/>
              <w:rPr>
                <w:ins w:id="320" w:author="samsung" w:date="2018-11-02T19:00:00Z"/>
                <w:rFonts w:cs="Arial"/>
              </w:rPr>
            </w:pPr>
          </w:p>
        </w:tc>
        <w:tc>
          <w:tcPr>
            <w:tcW w:w="1104" w:type="dxa"/>
            <w:vMerge/>
          </w:tcPr>
          <w:p w14:paraId="260407C6" w14:textId="77777777" w:rsidR="00F23B09" w:rsidRPr="00E3724E" w:rsidRDefault="00F23B09" w:rsidP="00082625">
            <w:pPr>
              <w:pStyle w:val="TAH"/>
              <w:rPr>
                <w:ins w:id="321" w:author="samsung" w:date="2018-11-02T19:00:00Z"/>
                <w:rFonts w:cs="Arial"/>
              </w:rPr>
            </w:pPr>
          </w:p>
        </w:tc>
        <w:tc>
          <w:tcPr>
            <w:tcW w:w="2157" w:type="dxa"/>
            <w:vMerge/>
          </w:tcPr>
          <w:p w14:paraId="03AAF8DF" w14:textId="77777777" w:rsidR="00F23B09" w:rsidRPr="00E3724E" w:rsidRDefault="00F23B09" w:rsidP="00082625">
            <w:pPr>
              <w:pStyle w:val="TAH"/>
              <w:rPr>
                <w:ins w:id="322" w:author="samsung" w:date="2018-11-02T19:00:00Z"/>
                <w:rFonts w:cs="Arial"/>
              </w:rPr>
            </w:pPr>
          </w:p>
        </w:tc>
        <w:tc>
          <w:tcPr>
            <w:tcW w:w="823" w:type="dxa"/>
          </w:tcPr>
          <w:p w14:paraId="511A307E" w14:textId="77777777" w:rsidR="00F23B09" w:rsidRPr="00E3724E" w:rsidRDefault="00F23B09" w:rsidP="00082625">
            <w:pPr>
              <w:pStyle w:val="TAH"/>
              <w:rPr>
                <w:ins w:id="323" w:author="samsung" w:date="2018-11-02T19:00:00Z"/>
                <w:rFonts w:cs="Arial"/>
                <w:lang w:eastAsia="zh-CN"/>
              </w:rPr>
            </w:pPr>
            <w:ins w:id="324" w:author="samsung" w:date="2018-11-02T19:00:00Z">
              <w:r>
                <w:rPr>
                  <w:rFonts w:cs="Arial"/>
                </w:rPr>
                <w:t>10</w:t>
              </w:r>
              <w:r>
                <w:rPr>
                  <w:rFonts w:cs="Arial" w:hint="eastAsia"/>
                  <w:lang w:eastAsia="zh-CN"/>
                </w:rPr>
                <w:t>MHz</w:t>
              </w:r>
            </w:ins>
          </w:p>
        </w:tc>
        <w:tc>
          <w:tcPr>
            <w:tcW w:w="851" w:type="dxa"/>
          </w:tcPr>
          <w:p w14:paraId="74C3356D" w14:textId="77777777" w:rsidR="00F23B09" w:rsidRPr="00E3724E" w:rsidRDefault="00F23B09" w:rsidP="00082625">
            <w:pPr>
              <w:pStyle w:val="TAH"/>
              <w:rPr>
                <w:ins w:id="325" w:author="samsung" w:date="2018-11-02T19:00:00Z"/>
                <w:rFonts w:cs="Arial"/>
                <w:lang w:eastAsia="zh-CN"/>
              </w:rPr>
            </w:pPr>
            <w:ins w:id="326" w:author="samsung" w:date="2018-11-02T19:00:00Z">
              <w:r>
                <w:rPr>
                  <w:rFonts w:cs="Arial"/>
                </w:rPr>
                <w:t>2</w:t>
              </w:r>
              <w:r w:rsidRPr="00E3724E">
                <w:rPr>
                  <w:rFonts w:cs="Arial"/>
                </w:rPr>
                <w:t>0</w:t>
              </w:r>
              <w:r>
                <w:rPr>
                  <w:rFonts w:cs="Arial" w:hint="eastAsia"/>
                  <w:lang w:eastAsia="zh-CN"/>
                </w:rPr>
                <w:t>MHz</w:t>
              </w:r>
            </w:ins>
          </w:p>
        </w:tc>
        <w:tc>
          <w:tcPr>
            <w:tcW w:w="850" w:type="dxa"/>
          </w:tcPr>
          <w:p w14:paraId="7FE586C3" w14:textId="77777777" w:rsidR="00F23B09" w:rsidRPr="00E3724E" w:rsidRDefault="00F23B09" w:rsidP="00082625">
            <w:pPr>
              <w:pStyle w:val="TAH"/>
              <w:rPr>
                <w:ins w:id="327" w:author="samsung" w:date="2018-11-02T19:00:00Z"/>
                <w:rFonts w:cs="Arial"/>
                <w:lang w:eastAsia="zh-CN"/>
              </w:rPr>
            </w:pPr>
            <w:ins w:id="328" w:author="samsung" w:date="2018-11-02T19:00:00Z">
              <w:r>
                <w:rPr>
                  <w:rFonts w:cs="Arial"/>
                </w:rPr>
                <w:t>40</w:t>
              </w:r>
              <w:r>
                <w:rPr>
                  <w:rFonts w:cs="Arial" w:hint="eastAsia"/>
                  <w:lang w:eastAsia="zh-CN"/>
                </w:rPr>
                <w:t>MHz</w:t>
              </w:r>
            </w:ins>
          </w:p>
        </w:tc>
        <w:tc>
          <w:tcPr>
            <w:tcW w:w="951" w:type="dxa"/>
          </w:tcPr>
          <w:p w14:paraId="236FE3E6" w14:textId="77777777" w:rsidR="00F23B09" w:rsidRDefault="00F23B09" w:rsidP="00082625">
            <w:pPr>
              <w:pStyle w:val="TAH"/>
              <w:rPr>
                <w:ins w:id="329" w:author="samsung" w:date="2018-11-02T19:00:00Z"/>
                <w:rFonts w:cs="Arial"/>
                <w:lang w:eastAsia="zh-CN"/>
              </w:rPr>
            </w:pPr>
            <w:ins w:id="330" w:author="samsung" w:date="2018-11-02T19:00:00Z">
              <w:r>
                <w:rPr>
                  <w:rFonts w:cs="Arial"/>
                </w:rPr>
                <w:t>100</w:t>
              </w:r>
              <w:r>
                <w:rPr>
                  <w:rFonts w:cs="Arial" w:hint="eastAsia"/>
                  <w:lang w:eastAsia="zh-CN"/>
                </w:rPr>
                <w:t>MHz</w:t>
              </w:r>
            </w:ins>
          </w:p>
        </w:tc>
      </w:tr>
      <w:tr w:rsidR="00F23B09" w:rsidRPr="00E3724E" w14:paraId="657088EF" w14:textId="77777777" w:rsidTr="00082625">
        <w:trPr>
          <w:trHeight w:val="202"/>
          <w:jc w:val="center"/>
          <w:ins w:id="331" w:author="samsung" w:date="2018-11-02T19:00:00Z"/>
        </w:trPr>
        <w:tc>
          <w:tcPr>
            <w:tcW w:w="1323" w:type="dxa"/>
            <w:vMerge w:val="restart"/>
            <w:vAlign w:val="center"/>
          </w:tcPr>
          <w:p w14:paraId="46EE93F9" w14:textId="77777777" w:rsidR="00F23B09" w:rsidRPr="00E3724E" w:rsidRDefault="00F23B09" w:rsidP="00082625">
            <w:pPr>
              <w:pStyle w:val="TAC"/>
              <w:rPr>
                <w:ins w:id="332" w:author="samsung" w:date="2018-11-02T19:00:00Z"/>
                <w:rFonts w:cs="Arial"/>
                <w:lang w:eastAsia="zh-CN"/>
              </w:rPr>
            </w:pPr>
            <w:ins w:id="333" w:author="samsung" w:date="2018-11-02T19:00:00Z">
              <w:r>
                <w:rPr>
                  <w:rFonts w:cs="Arial"/>
                  <w:lang w:eastAsia="zh-CN"/>
                </w:rPr>
                <w:t>1</w:t>
              </w:r>
            </w:ins>
          </w:p>
        </w:tc>
        <w:tc>
          <w:tcPr>
            <w:tcW w:w="1214" w:type="dxa"/>
            <w:vAlign w:val="center"/>
          </w:tcPr>
          <w:p w14:paraId="49AF9830" w14:textId="77777777" w:rsidR="00F23B09" w:rsidRPr="00E3724E" w:rsidRDefault="00F23B09" w:rsidP="00082625">
            <w:pPr>
              <w:pStyle w:val="TAC"/>
              <w:rPr>
                <w:ins w:id="334" w:author="samsung" w:date="2018-11-02T19:00:00Z"/>
                <w:rFonts w:cs="Arial"/>
                <w:lang w:eastAsia="zh-CN"/>
              </w:rPr>
            </w:pPr>
            <w:ins w:id="335" w:author="samsung" w:date="2018-11-02T19:00:00Z">
              <w:r w:rsidRPr="00E3724E">
                <w:rPr>
                  <w:rFonts w:cs="Arial"/>
                  <w:lang w:eastAsia="zh-CN"/>
                </w:rPr>
                <w:t>2</w:t>
              </w:r>
            </w:ins>
          </w:p>
        </w:tc>
        <w:tc>
          <w:tcPr>
            <w:tcW w:w="1104" w:type="dxa"/>
            <w:vAlign w:val="center"/>
          </w:tcPr>
          <w:p w14:paraId="706E5661" w14:textId="77777777" w:rsidR="00F23B09" w:rsidRPr="00E3724E" w:rsidRDefault="00F23B09" w:rsidP="00082625">
            <w:pPr>
              <w:pStyle w:val="TAC"/>
              <w:rPr>
                <w:ins w:id="336" w:author="samsung" w:date="2018-11-02T19:00:00Z"/>
                <w:rFonts w:cs="Arial"/>
              </w:rPr>
            </w:pPr>
            <w:ins w:id="337" w:author="samsung" w:date="2018-11-02T19:00:00Z">
              <w:r w:rsidRPr="00E3724E">
                <w:rPr>
                  <w:rFonts w:cs="Arial"/>
                </w:rPr>
                <w:t>Normal</w:t>
              </w:r>
            </w:ins>
          </w:p>
        </w:tc>
        <w:tc>
          <w:tcPr>
            <w:tcW w:w="2157" w:type="dxa"/>
            <w:vAlign w:val="center"/>
          </w:tcPr>
          <w:p w14:paraId="53F4CB7C" w14:textId="77777777" w:rsidR="00F23B09" w:rsidRDefault="00F23B09" w:rsidP="00082625">
            <w:pPr>
              <w:pStyle w:val="TAC"/>
              <w:rPr>
                <w:ins w:id="338" w:author="samsung" w:date="2018-11-02T19:00:00Z"/>
                <w:rFonts w:cs="Arial"/>
              </w:rPr>
            </w:pPr>
            <w:ins w:id="339" w:author="samsung" w:date="2018-11-02T19:00:00Z">
              <w:r w:rsidRPr="00F31395">
                <w:rPr>
                  <w:rFonts w:cs="Arial"/>
                </w:rPr>
                <w:t>TDLC300-100</w:t>
              </w:r>
              <w:r w:rsidRPr="00990604" w:rsidDel="002E550C">
                <w:rPr>
                  <w:rFonts w:cs="Arial"/>
                </w:rPr>
                <w:t xml:space="preserve"> </w:t>
              </w:r>
              <w:r w:rsidRPr="00990604">
                <w:rPr>
                  <w:rFonts w:cs="Arial"/>
                </w:rPr>
                <w:t>Low</w:t>
              </w:r>
            </w:ins>
          </w:p>
        </w:tc>
        <w:tc>
          <w:tcPr>
            <w:tcW w:w="823" w:type="dxa"/>
            <w:shd w:val="clear" w:color="auto" w:fill="auto"/>
            <w:vAlign w:val="center"/>
          </w:tcPr>
          <w:p w14:paraId="712F44D0" w14:textId="77777777" w:rsidR="00F23B09" w:rsidRPr="00E3724E" w:rsidRDefault="00F23B09" w:rsidP="00082625">
            <w:pPr>
              <w:pStyle w:val="TAC"/>
              <w:rPr>
                <w:ins w:id="340" w:author="samsung" w:date="2018-11-02T19:00:00Z"/>
                <w:rFonts w:cs="Arial"/>
                <w:lang w:eastAsia="zh-CN"/>
              </w:rPr>
            </w:pPr>
            <w:ins w:id="341" w:author="samsung" w:date="2018-11-02T19:00:00Z">
              <w:r>
                <w:rPr>
                  <w:rFonts w:cs="Arial" w:hint="eastAsia"/>
                  <w:lang w:eastAsia="zh-CN"/>
                </w:rPr>
                <w:t>[TBD]</w:t>
              </w:r>
            </w:ins>
          </w:p>
        </w:tc>
        <w:tc>
          <w:tcPr>
            <w:tcW w:w="851" w:type="dxa"/>
            <w:shd w:val="clear" w:color="auto" w:fill="auto"/>
            <w:vAlign w:val="center"/>
          </w:tcPr>
          <w:p w14:paraId="3D6FC790" w14:textId="77777777" w:rsidR="00F23B09" w:rsidRPr="00E3724E" w:rsidRDefault="00F23B09" w:rsidP="00082625">
            <w:pPr>
              <w:pStyle w:val="TAC"/>
              <w:rPr>
                <w:ins w:id="342" w:author="samsung" w:date="2018-11-02T19:00:00Z"/>
                <w:rFonts w:cs="Arial"/>
                <w:lang w:eastAsia="zh-CN"/>
              </w:rPr>
            </w:pPr>
            <w:ins w:id="343" w:author="samsung" w:date="2018-11-02T19:00:00Z">
              <w:r>
                <w:rPr>
                  <w:rFonts w:cs="Arial" w:hint="eastAsia"/>
                  <w:lang w:eastAsia="zh-CN"/>
                </w:rPr>
                <w:t>[TBD]</w:t>
              </w:r>
            </w:ins>
          </w:p>
        </w:tc>
        <w:tc>
          <w:tcPr>
            <w:tcW w:w="850" w:type="dxa"/>
            <w:shd w:val="clear" w:color="auto" w:fill="auto"/>
            <w:vAlign w:val="center"/>
          </w:tcPr>
          <w:p w14:paraId="0447BDA7" w14:textId="77777777" w:rsidR="00F23B09" w:rsidRPr="00E3724E" w:rsidRDefault="00F23B09" w:rsidP="00082625">
            <w:pPr>
              <w:pStyle w:val="TAC"/>
              <w:rPr>
                <w:ins w:id="344" w:author="samsung" w:date="2018-11-02T19:00:00Z"/>
                <w:rFonts w:cs="Arial"/>
                <w:lang w:eastAsia="zh-CN"/>
              </w:rPr>
            </w:pPr>
            <w:ins w:id="345" w:author="samsung" w:date="2018-11-02T19:00:00Z">
              <w:r>
                <w:rPr>
                  <w:rFonts w:cs="Arial" w:hint="eastAsia"/>
                  <w:lang w:eastAsia="zh-CN"/>
                </w:rPr>
                <w:t>[TBD]</w:t>
              </w:r>
            </w:ins>
          </w:p>
        </w:tc>
        <w:tc>
          <w:tcPr>
            <w:tcW w:w="951" w:type="dxa"/>
            <w:vAlign w:val="center"/>
          </w:tcPr>
          <w:p w14:paraId="4F435714" w14:textId="77777777" w:rsidR="00F23B09" w:rsidRPr="00E3724E" w:rsidRDefault="00F23B09" w:rsidP="00082625">
            <w:pPr>
              <w:pStyle w:val="TAC"/>
              <w:rPr>
                <w:ins w:id="346" w:author="samsung" w:date="2018-11-02T19:00:00Z"/>
                <w:rFonts w:cs="Arial"/>
                <w:lang w:eastAsia="zh-CN"/>
              </w:rPr>
            </w:pPr>
            <w:ins w:id="347" w:author="samsung" w:date="2018-11-02T19:00:00Z">
              <w:r>
                <w:rPr>
                  <w:rFonts w:cs="Arial" w:hint="eastAsia"/>
                  <w:lang w:eastAsia="zh-CN"/>
                </w:rPr>
                <w:t>[TBD]</w:t>
              </w:r>
            </w:ins>
          </w:p>
        </w:tc>
      </w:tr>
      <w:tr w:rsidR="00F23B09" w:rsidRPr="00E3724E" w14:paraId="00101A07" w14:textId="77777777" w:rsidTr="00082625">
        <w:trPr>
          <w:trHeight w:val="202"/>
          <w:jc w:val="center"/>
          <w:ins w:id="348" w:author="samsung" w:date="2018-11-02T19:00:00Z"/>
        </w:trPr>
        <w:tc>
          <w:tcPr>
            <w:tcW w:w="1323" w:type="dxa"/>
            <w:vMerge/>
            <w:vAlign w:val="center"/>
          </w:tcPr>
          <w:p w14:paraId="29421D88" w14:textId="77777777" w:rsidR="00F23B09" w:rsidRDefault="00F23B09" w:rsidP="00082625">
            <w:pPr>
              <w:pStyle w:val="TAC"/>
              <w:rPr>
                <w:ins w:id="349" w:author="samsung" w:date="2018-11-02T19:00:00Z"/>
                <w:rFonts w:cs="Arial"/>
                <w:lang w:eastAsia="zh-CN"/>
              </w:rPr>
            </w:pPr>
          </w:p>
        </w:tc>
        <w:tc>
          <w:tcPr>
            <w:tcW w:w="1214" w:type="dxa"/>
            <w:vAlign w:val="center"/>
          </w:tcPr>
          <w:p w14:paraId="6873A2AD" w14:textId="77777777" w:rsidR="00F23B09" w:rsidRPr="00E3724E" w:rsidRDefault="00F23B09" w:rsidP="00082625">
            <w:pPr>
              <w:pStyle w:val="TAC"/>
              <w:rPr>
                <w:ins w:id="350" w:author="samsung" w:date="2018-11-02T19:00:00Z"/>
                <w:rFonts w:cs="Arial"/>
                <w:lang w:eastAsia="zh-CN"/>
              </w:rPr>
            </w:pPr>
            <w:ins w:id="351" w:author="samsung" w:date="2018-11-02T19:00:00Z">
              <w:r>
                <w:rPr>
                  <w:rFonts w:cs="Arial"/>
                  <w:lang w:eastAsia="zh-CN"/>
                </w:rPr>
                <w:t>4</w:t>
              </w:r>
            </w:ins>
          </w:p>
        </w:tc>
        <w:tc>
          <w:tcPr>
            <w:tcW w:w="1104" w:type="dxa"/>
            <w:vAlign w:val="center"/>
          </w:tcPr>
          <w:p w14:paraId="3734B07F" w14:textId="77777777" w:rsidR="00F23B09" w:rsidRPr="00E3724E" w:rsidRDefault="00F23B09" w:rsidP="00082625">
            <w:pPr>
              <w:pStyle w:val="TAC"/>
              <w:rPr>
                <w:ins w:id="352" w:author="samsung" w:date="2018-11-02T19:00:00Z"/>
                <w:rFonts w:cs="Arial"/>
              </w:rPr>
            </w:pPr>
            <w:ins w:id="353" w:author="samsung" w:date="2018-11-02T19:00:00Z">
              <w:r>
                <w:rPr>
                  <w:rFonts w:cs="Arial"/>
                </w:rPr>
                <w:t>Normal</w:t>
              </w:r>
            </w:ins>
          </w:p>
        </w:tc>
        <w:tc>
          <w:tcPr>
            <w:tcW w:w="2157" w:type="dxa"/>
            <w:vAlign w:val="center"/>
          </w:tcPr>
          <w:p w14:paraId="7B63D651" w14:textId="77777777" w:rsidR="00F23B09" w:rsidRDefault="00F23B09" w:rsidP="00082625">
            <w:pPr>
              <w:pStyle w:val="TAC"/>
              <w:rPr>
                <w:ins w:id="354" w:author="samsung" w:date="2018-11-02T19:00:00Z"/>
                <w:rFonts w:cs="Arial"/>
              </w:rPr>
            </w:pPr>
            <w:ins w:id="355" w:author="samsung" w:date="2018-11-02T19:00:00Z">
              <w:r w:rsidRPr="00F31395">
                <w:rPr>
                  <w:rFonts w:cs="Arial"/>
                </w:rPr>
                <w:t>TDLC300-100</w:t>
              </w:r>
              <w:r w:rsidRPr="00990604" w:rsidDel="002E550C">
                <w:rPr>
                  <w:rFonts w:cs="Arial"/>
                </w:rPr>
                <w:t xml:space="preserve"> </w:t>
              </w:r>
              <w:r w:rsidRPr="00990604">
                <w:rPr>
                  <w:rFonts w:cs="Arial"/>
                </w:rPr>
                <w:t>Low</w:t>
              </w:r>
            </w:ins>
          </w:p>
        </w:tc>
        <w:tc>
          <w:tcPr>
            <w:tcW w:w="823" w:type="dxa"/>
            <w:shd w:val="clear" w:color="auto" w:fill="auto"/>
            <w:vAlign w:val="center"/>
          </w:tcPr>
          <w:p w14:paraId="4021EDFE" w14:textId="77777777" w:rsidR="00F23B09" w:rsidRPr="00E3724E" w:rsidRDefault="00F23B09" w:rsidP="00082625">
            <w:pPr>
              <w:pStyle w:val="TAC"/>
              <w:rPr>
                <w:ins w:id="356" w:author="samsung" w:date="2018-11-02T19:00:00Z"/>
                <w:rFonts w:cs="Arial"/>
                <w:lang w:eastAsia="zh-CN"/>
              </w:rPr>
            </w:pPr>
            <w:ins w:id="357" w:author="samsung" w:date="2018-11-02T19:00:00Z">
              <w:r>
                <w:rPr>
                  <w:rFonts w:cs="Arial" w:hint="eastAsia"/>
                  <w:lang w:eastAsia="zh-CN"/>
                </w:rPr>
                <w:t>[TBD]</w:t>
              </w:r>
            </w:ins>
          </w:p>
        </w:tc>
        <w:tc>
          <w:tcPr>
            <w:tcW w:w="851" w:type="dxa"/>
            <w:shd w:val="clear" w:color="auto" w:fill="auto"/>
            <w:vAlign w:val="center"/>
          </w:tcPr>
          <w:p w14:paraId="70B3F9D2" w14:textId="77777777" w:rsidR="00F23B09" w:rsidRPr="00E3724E" w:rsidRDefault="00F23B09" w:rsidP="00082625">
            <w:pPr>
              <w:pStyle w:val="TAC"/>
              <w:rPr>
                <w:ins w:id="358" w:author="samsung" w:date="2018-11-02T19:00:00Z"/>
                <w:rFonts w:cs="Arial"/>
                <w:lang w:eastAsia="zh-CN"/>
              </w:rPr>
            </w:pPr>
            <w:ins w:id="359" w:author="samsung" w:date="2018-11-02T19:00:00Z">
              <w:r>
                <w:rPr>
                  <w:rFonts w:cs="Arial" w:hint="eastAsia"/>
                  <w:lang w:eastAsia="zh-CN"/>
                </w:rPr>
                <w:t>[TBD]</w:t>
              </w:r>
            </w:ins>
          </w:p>
        </w:tc>
        <w:tc>
          <w:tcPr>
            <w:tcW w:w="850" w:type="dxa"/>
            <w:shd w:val="clear" w:color="auto" w:fill="auto"/>
            <w:vAlign w:val="center"/>
          </w:tcPr>
          <w:p w14:paraId="4383D13E" w14:textId="77777777" w:rsidR="00F23B09" w:rsidRPr="00E3724E" w:rsidRDefault="00F23B09" w:rsidP="00082625">
            <w:pPr>
              <w:pStyle w:val="TAC"/>
              <w:rPr>
                <w:ins w:id="360" w:author="samsung" w:date="2018-11-02T19:00:00Z"/>
                <w:rFonts w:cs="Arial"/>
                <w:lang w:eastAsia="zh-CN"/>
              </w:rPr>
            </w:pPr>
            <w:ins w:id="361" w:author="samsung" w:date="2018-11-02T19:00:00Z">
              <w:r>
                <w:rPr>
                  <w:rFonts w:cs="Arial" w:hint="eastAsia"/>
                  <w:lang w:eastAsia="zh-CN"/>
                </w:rPr>
                <w:t>[TBD]</w:t>
              </w:r>
            </w:ins>
          </w:p>
        </w:tc>
        <w:tc>
          <w:tcPr>
            <w:tcW w:w="951" w:type="dxa"/>
            <w:vAlign w:val="center"/>
          </w:tcPr>
          <w:p w14:paraId="32FF1D34" w14:textId="77777777" w:rsidR="00F23B09" w:rsidRPr="00E3724E" w:rsidRDefault="00F23B09" w:rsidP="00082625">
            <w:pPr>
              <w:pStyle w:val="TAC"/>
              <w:rPr>
                <w:ins w:id="362" w:author="samsung" w:date="2018-11-02T19:00:00Z"/>
                <w:rFonts w:cs="Arial"/>
                <w:lang w:eastAsia="zh-CN"/>
              </w:rPr>
            </w:pPr>
            <w:ins w:id="363" w:author="samsung" w:date="2018-11-02T19:00:00Z">
              <w:r>
                <w:rPr>
                  <w:rFonts w:cs="Arial" w:hint="eastAsia"/>
                  <w:lang w:eastAsia="zh-CN"/>
                </w:rPr>
                <w:t>[TBD]</w:t>
              </w:r>
            </w:ins>
          </w:p>
        </w:tc>
      </w:tr>
      <w:tr w:rsidR="00F23B09" w:rsidRPr="00E3724E" w14:paraId="1C584545" w14:textId="77777777" w:rsidTr="00082625">
        <w:trPr>
          <w:trHeight w:val="202"/>
          <w:jc w:val="center"/>
          <w:ins w:id="364" w:author="samsung" w:date="2018-11-02T19:00:00Z"/>
        </w:trPr>
        <w:tc>
          <w:tcPr>
            <w:tcW w:w="1323" w:type="dxa"/>
            <w:vMerge/>
            <w:vAlign w:val="center"/>
          </w:tcPr>
          <w:p w14:paraId="04C3329F" w14:textId="77777777" w:rsidR="00F23B09" w:rsidRDefault="00F23B09" w:rsidP="00082625">
            <w:pPr>
              <w:pStyle w:val="TAC"/>
              <w:rPr>
                <w:ins w:id="365" w:author="samsung" w:date="2018-11-02T19:00:00Z"/>
                <w:rFonts w:cs="Arial"/>
                <w:lang w:eastAsia="zh-CN"/>
              </w:rPr>
            </w:pPr>
          </w:p>
        </w:tc>
        <w:tc>
          <w:tcPr>
            <w:tcW w:w="1214" w:type="dxa"/>
            <w:vAlign w:val="center"/>
          </w:tcPr>
          <w:p w14:paraId="4F79BA74" w14:textId="77777777" w:rsidR="00F23B09" w:rsidRPr="00E3724E" w:rsidRDefault="00F23B09" w:rsidP="00082625">
            <w:pPr>
              <w:pStyle w:val="TAC"/>
              <w:rPr>
                <w:ins w:id="366" w:author="samsung" w:date="2018-11-02T19:00:00Z"/>
                <w:rFonts w:cs="Arial"/>
                <w:lang w:eastAsia="zh-CN"/>
              </w:rPr>
            </w:pPr>
            <w:ins w:id="367" w:author="samsung" w:date="2018-11-02T19:00:00Z">
              <w:r>
                <w:rPr>
                  <w:rFonts w:cs="Arial"/>
                  <w:lang w:eastAsia="zh-CN"/>
                </w:rPr>
                <w:t>8</w:t>
              </w:r>
            </w:ins>
          </w:p>
        </w:tc>
        <w:tc>
          <w:tcPr>
            <w:tcW w:w="1104" w:type="dxa"/>
            <w:vAlign w:val="center"/>
          </w:tcPr>
          <w:p w14:paraId="0BF2E096" w14:textId="77777777" w:rsidR="00F23B09" w:rsidRPr="00E3724E" w:rsidRDefault="00F23B09" w:rsidP="00082625">
            <w:pPr>
              <w:pStyle w:val="TAC"/>
              <w:rPr>
                <w:ins w:id="368" w:author="samsung" w:date="2018-11-02T19:00:00Z"/>
                <w:rFonts w:cs="Arial"/>
              </w:rPr>
            </w:pPr>
            <w:ins w:id="369" w:author="samsung" w:date="2018-11-02T19:00:00Z">
              <w:r>
                <w:rPr>
                  <w:rFonts w:cs="Arial"/>
                </w:rPr>
                <w:t>Normal</w:t>
              </w:r>
            </w:ins>
          </w:p>
        </w:tc>
        <w:tc>
          <w:tcPr>
            <w:tcW w:w="2157" w:type="dxa"/>
            <w:vAlign w:val="center"/>
          </w:tcPr>
          <w:p w14:paraId="7F9E7FBA" w14:textId="77777777" w:rsidR="00F23B09" w:rsidRDefault="00F23B09" w:rsidP="00082625">
            <w:pPr>
              <w:pStyle w:val="TAC"/>
              <w:rPr>
                <w:ins w:id="370" w:author="samsung" w:date="2018-11-02T19:00:00Z"/>
                <w:rFonts w:cs="Arial"/>
              </w:rPr>
            </w:pPr>
            <w:ins w:id="371" w:author="samsung" w:date="2018-11-02T19:00:00Z">
              <w:r w:rsidRPr="00F31395">
                <w:rPr>
                  <w:rFonts w:cs="Arial"/>
                </w:rPr>
                <w:t>TDLC300-100</w:t>
              </w:r>
              <w:r w:rsidRPr="00990604" w:rsidDel="002E550C">
                <w:rPr>
                  <w:rFonts w:cs="Arial"/>
                </w:rPr>
                <w:t xml:space="preserve"> </w:t>
              </w:r>
              <w:r w:rsidRPr="00990604">
                <w:rPr>
                  <w:rFonts w:cs="Arial"/>
                </w:rPr>
                <w:t>Low</w:t>
              </w:r>
            </w:ins>
          </w:p>
        </w:tc>
        <w:tc>
          <w:tcPr>
            <w:tcW w:w="823" w:type="dxa"/>
            <w:shd w:val="clear" w:color="auto" w:fill="auto"/>
            <w:vAlign w:val="center"/>
          </w:tcPr>
          <w:p w14:paraId="7E970D56" w14:textId="77777777" w:rsidR="00F23B09" w:rsidRPr="00E3724E" w:rsidRDefault="00F23B09" w:rsidP="00082625">
            <w:pPr>
              <w:pStyle w:val="TAC"/>
              <w:rPr>
                <w:ins w:id="372" w:author="samsung" w:date="2018-11-02T19:00:00Z"/>
                <w:rFonts w:cs="Arial"/>
                <w:lang w:eastAsia="zh-CN"/>
              </w:rPr>
            </w:pPr>
            <w:ins w:id="373" w:author="samsung" w:date="2018-11-02T19:00:00Z">
              <w:r>
                <w:rPr>
                  <w:rFonts w:cs="Arial" w:hint="eastAsia"/>
                  <w:lang w:eastAsia="zh-CN"/>
                </w:rPr>
                <w:t>[TBD]</w:t>
              </w:r>
            </w:ins>
          </w:p>
        </w:tc>
        <w:tc>
          <w:tcPr>
            <w:tcW w:w="851" w:type="dxa"/>
            <w:shd w:val="clear" w:color="auto" w:fill="auto"/>
            <w:vAlign w:val="center"/>
          </w:tcPr>
          <w:p w14:paraId="03E7855F" w14:textId="77777777" w:rsidR="00F23B09" w:rsidRPr="00E3724E" w:rsidRDefault="00F23B09" w:rsidP="00082625">
            <w:pPr>
              <w:pStyle w:val="TAC"/>
              <w:rPr>
                <w:ins w:id="374" w:author="samsung" w:date="2018-11-02T19:00:00Z"/>
                <w:rFonts w:cs="Arial"/>
                <w:lang w:eastAsia="zh-CN"/>
              </w:rPr>
            </w:pPr>
            <w:ins w:id="375" w:author="samsung" w:date="2018-11-02T19:00:00Z">
              <w:r>
                <w:rPr>
                  <w:rFonts w:cs="Arial" w:hint="eastAsia"/>
                  <w:lang w:eastAsia="zh-CN"/>
                </w:rPr>
                <w:t>[TBD]</w:t>
              </w:r>
            </w:ins>
          </w:p>
        </w:tc>
        <w:tc>
          <w:tcPr>
            <w:tcW w:w="850" w:type="dxa"/>
            <w:shd w:val="clear" w:color="auto" w:fill="auto"/>
            <w:vAlign w:val="center"/>
          </w:tcPr>
          <w:p w14:paraId="63F43AFE" w14:textId="77777777" w:rsidR="00F23B09" w:rsidRPr="00E3724E" w:rsidRDefault="00F23B09" w:rsidP="00082625">
            <w:pPr>
              <w:pStyle w:val="TAC"/>
              <w:rPr>
                <w:ins w:id="376" w:author="samsung" w:date="2018-11-02T19:00:00Z"/>
                <w:rFonts w:cs="Arial"/>
                <w:lang w:eastAsia="zh-CN"/>
              </w:rPr>
            </w:pPr>
            <w:ins w:id="377" w:author="samsung" w:date="2018-11-02T19:00:00Z">
              <w:r>
                <w:rPr>
                  <w:rFonts w:cs="Arial" w:hint="eastAsia"/>
                  <w:lang w:eastAsia="zh-CN"/>
                </w:rPr>
                <w:t>[TBD]</w:t>
              </w:r>
            </w:ins>
          </w:p>
        </w:tc>
        <w:tc>
          <w:tcPr>
            <w:tcW w:w="951" w:type="dxa"/>
            <w:vAlign w:val="center"/>
          </w:tcPr>
          <w:p w14:paraId="2B8805EE" w14:textId="77777777" w:rsidR="00F23B09" w:rsidRPr="00E3724E" w:rsidRDefault="00F23B09" w:rsidP="00082625">
            <w:pPr>
              <w:pStyle w:val="TAC"/>
              <w:rPr>
                <w:ins w:id="378" w:author="samsung" w:date="2018-11-02T19:00:00Z"/>
                <w:rFonts w:cs="Arial"/>
                <w:lang w:eastAsia="zh-CN"/>
              </w:rPr>
            </w:pPr>
            <w:ins w:id="379" w:author="samsung" w:date="2018-11-02T19:00:00Z">
              <w:r>
                <w:rPr>
                  <w:rFonts w:cs="Arial" w:hint="eastAsia"/>
                  <w:lang w:eastAsia="zh-CN"/>
                </w:rPr>
                <w:t>[TBD]</w:t>
              </w:r>
            </w:ins>
          </w:p>
        </w:tc>
      </w:tr>
    </w:tbl>
    <w:p w14:paraId="01661853" w14:textId="77777777" w:rsidR="00F23B09" w:rsidRDefault="00F23B09" w:rsidP="00F23B09">
      <w:pPr>
        <w:rPr>
          <w:ins w:id="380" w:author="samsung" w:date="2018-11-02T19:00:00Z"/>
          <w:rFonts w:eastAsia="等线"/>
          <w:noProof/>
          <w:lang w:eastAsia="zh-CN"/>
        </w:rPr>
      </w:pPr>
    </w:p>
    <w:p w14:paraId="44BFDABB" w14:textId="77777777" w:rsidR="00F23B09" w:rsidRPr="0049713F" w:rsidRDefault="00F23B09" w:rsidP="00F23B09">
      <w:pPr>
        <w:pStyle w:val="Heading4"/>
        <w:rPr>
          <w:ins w:id="381" w:author="samsung" w:date="2018-11-02T19:00:00Z"/>
          <w:rFonts w:eastAsia="等线"/>
          <w:lang w:eastAsia="zh-CN"/>
        </w:rPr>
      </w:pPr>
      <w:ins w:id="382" w:author="samsung" w:date="2018-11-02T19:00:00Z">
        <w:r>
          <w:t>8.3.</w:t>
        </w:r>
        <w:r>
          <w:rPr>
            <w:rFonts w:hint="eastAsia"/>
            <w:lang w:eastAsia="zh-CN"/>
          </w:rPr>
          <w:t>4</w:t>
        </w:r>
        <w:r>
          <w:t>.</w:t>
        </w:r>
        <w:r>
          <w:rPr>
            <w:rFonts w:hint="eastAsia"/>
            <w:lang w:eastAsia="zh-CN"/>
          </w:rPr>
          <w:t>3</w:t>
        </w:r>
        <w:r>
          <w:tab/>
        </w:r>
        <w:r>
          <w:rPr>
            <w:rFonts w:hint="eastAsia"/>
            <w:lang w:eastAsia="zh-CN"/>
          </w:rPr>
          <w:t>UCI performance requirements</w:t>
        </w:r>
      </w:ins>
    </w:p>
    <w:p w14:paraId="0F3702B7" w14:textId="77777777" w:rsidR="00F23B09" w:rsidRPr="00612B09" w:rsidRDefault="00F23B09" w:rsidP="00F23B09">
      <w:pPr>
        <w:pStyle w:val="Heading5"/>
        <w:rPr>
          <w:ins w:id="383" w:author="samsung" w:date="2018-11-02T19:00:00Z"/>
          <w:lang w:eastAsia="zh-CN"/>
        </w:rPr>
      </w:pPr>
      <w:ins w:id="384" w:author="samsung" w:date="2018-11-02T19:00:00Z">
        <w:r>
          <w:rPr>
            <w:rFonts w:hint="eastAsia"/>
          </w:rPr>
          <w:t>8.3.4.</w:t>
        </w:r>
        <w:r>
          <w:rPr>
            <w:rFonts w:hint="eastAsia"/>
            <w:lang w:eastAsia="zh-CN"/>
          </w:rPr>
          <w:t>3</w:t>
        </w:r>
        <w:r w:rsidRPr="00612B09">
          <w:rPr>
            <w:rFonts w:hint="eastAsia"/>
          </w:rPr>
          <w:t>.1</w:t>
        </w:r>
        <w:r>
          <w:tab/>
        </w:r>
        <w:r>
          <w:rPr>
            <w:rFonts w:hint="eastAsia"/>
            <w:lang w:eastAsia="zh-CN"/>
          </w:rPr>
          <w:t>General</w:t>
        </w:r>
      </w:ins>
    </w:p>
    <w:p w14:paraId="4C6FF00F" w14:textId="77777777" w:rsidR="00F23B09" w:rsidRDefault="00F23B09" w:rsidP="00F23B09">
      <w:pPr>
        <w:rPr>
          <w:ins w:id="385" w:author="samsung" w:date="2018-11-02T19:00:00Z"/>
          <w:lang w:eastAsia="zh-CN"/>
        </w:rPr>
      </w:pPr>
      <w:ins w:id="386" w:author="samsung" w:date="2018-11-02T19:00:00Z">
        <w:r>
          <w:rPr>
            <w:lang w:eastAsia="zh-CN"/>
          </w:rPr>
          <w:t xml:space="preserve">The UCI block error probability </w:t>
        </w:r>
        <w:r>
          <w:rPr>
            <w:rFonts w:hint="eastAsia"/>
            <w:lang w:eastAsia="zh-CN"/>
          </w:rPr>
          <w:t xml:space="preserve">(BLER) </w:t>
        </w:r>
        <w:r>
          <w:rPr>
            <w:lang w:eastAsia="zh-CN"/>
          </w:rPr>
          <w:t>is defined as the conditional probability of incorrectly decoding the UCI information when the UCI information is sent. All UCI information shall be decoded.</w:t>
        </w:r>
        <w:r>
          <w:rPr>
            <w:rFonts w:hint="eastAsia"/>
            <w:lang w:eastAsia="zh-CN"/>
          </w:rPr>
          <w:t xml:space="preserve"> </w:t>
        </w:r>
      </w:ins>
    </w:p>
    <w:p w14:paraId="7D595785" w14:textId="77777777" w:rsidR="00F23B09" w:rsidRPr="00BC5AF3" w:rsidRDefault="00F23B09" w:rsidP="00F23B09">
      <w:pPr>
        <w:rPr>
          <w:ins w:id="387" w:author="samsung" w:date="2018-11-02T19:00:00Z"/>
          <w:rFonts w:eastAsia="等线"/>
          <w:lang w:eastAsia="zh-CN"/>
        </w:rPr>
      </w:pPr>
      <w:ins w:id="388" w:author="samsung" w:date="2018-11-02T19:00:00Z">
        <w:r>
          <w:rPr>
            <w:rFonts w:eastAsia="等线" w:hint="eastAsia"/>
            <w:lang w:eastAsia="zh-CN"/>
          </w:rPr>
          <w:t xml:space="preserve">The UCI block error probability </w:t>
        </w:r>
        <w:r>
          <w:rPr>
            <w:rFonts w:eastAsia="等线"/>
            <w:lang w:eastAsia="zh-CN"/>
          </w:rPr>
          <w:t>performance</w:t>
        </w:r>
        <w:r>
          <w:rPr>
            <w:rFonts w:eastAsia="等线" w:hint="eastAsia"/>
            <w:lang w:eastAsia="zh-CN"/>
          </w:rPr>
          <w:t xml:space="preserve"> requirement only applies to the PUCCH format2 22 UCI bits cases</w:t>
        </w:r>
      </w:ins>
    </w:p>
    <w:p w14:paraId="677F94FB" w14:textId="77777777" w:rsidR="00F23B09" w:rsidRPr="00C94D63" w:rsidRDefault="00F23B09" w:rsidP="00F23B09">
      <w:pPr>
        <w:pStyle w:val="TH"/>
        <w:rPr>
          <w:ins w:id="389" w:author="samsung" w:date="2018-11-02T19:00:00Z"/>
        </w:rPr>
      </w:pPr>
      <w:ins w:id="390" w:author="samsung" w:date="2018-11-02T19:00:00Z">
        <w:r>
          <w:lastRenderedPageBreak/>
          <w:t>Table 8.3.</w:t>
        </w:r>
        <w:r>
          <w:rPr>
            <w:rFonts w:hint="eastAsia"/>
            <w:lang w:eastAsia="zh-CN"/>
          </w:rPr>
          <w:t>4</w:t>
        </w:r>
        <w:r>
          <w:t>.</w:t>
        </w:r>
        <w:r>
          <w:rPr>
            <w:rFonts w:hint="eastAsia"/>
            <w:lang w:eastAsia="zh-CN"/>
          </w:rPr>
          <w:t>3</w:t>
        </w:r>
        <w:r>
          <w:t>.1</w:t>
        </w:r>
        <w:r w:rsidRPr="00C94D63">
          <w:t>-1: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F23B09" w:rsidRPr="00C94D63" w14:paraId="0C55C239" w14:textId="77777777" w:rsidTr="00082625">
        <w:trPr>
          <w:cantSplit/>
          <w:jc w:val="center"/>
          <w:ins w:id="391" w:author="samsung" w:date="2018-11-02T19:00:00Z"/>
        </w:trPr>
        <w:tc>
          <w:tcPr>
            <w:tcW w:w="2965" w:type="dxa"/>
          </w:tcPr>
          <w:p w14:paraId="24835134" w14:textId="77777777" w:rsidR="00F23B09" w:rsidRPr="00C94D63" w:rsidRDefault="00F23B09" w:rsidP="00082625">
            <w:pPr>
              <w:pStyle w:val="TAH"/>
              <w:rPr>
                <w:ins w:id="392" w:author="samsung" w:date="2018-11-02T19:00:00Z"/>
                <w:rFonts w:eastAsia="?? ??" w:cs="Arial"/>
                <w:bCs/>
              </w:rPr>
            </w:pPr>
            <w:ins w:id="393" w:author="samsung" w:date="2018-11-02T19:00:00Z">
              <w:r w:rsidRPr="00C94D63">
                <w:rPr>
                  <w:rFonts w:eastAsia="?? ??" w:cs="Arial"/>
                  <w:bCs/>
                </w:rPr>
                <w:t>Parameter</w:t>
              </w:r>
            </w:ins>
          </w:p>
        </w:tc>
        <w:tc>
          <w:tcPr>
            <w:tcW w:w="2019" w:type="dxa"/>
          </w:tcPr>
          <w:p w14:paraId="5CCF0092" w14:textId="77777777" w:rsidR="00F23B09" w:rsidRPr="00BC5AF3" w:rsidRDefault="00F23B09" w:rsidP="00082625">
            <w:pPr>
              <w:pStyle w:val="TAH"/>
              <w:rPr>
                <w:ins w:id="394" w:author="samsung" w:date="2018-11-02T19:00:00Z"/>
                <w:rFonts w:eastAsia="等线" w:cs="Arial"/>
                <w:bCs/>
                <w:lang w:eastAsia="zh-CN"/>
              </w:rPr>
            </w:pPr>
            <w:ins w:id="395" w:author="samsung" w:date="2018-11-02T19:00:00Z">
              <w:r>
                <w:rPr>
                  <w:rFonts w:eastAsia="?? ??" w:cs="Arial"/>
                  <w:bCs/>
                </w:rPr>
                <w:t>Test</w:t>
              </w:r>
              <w:r>
                <w:rPr>
                  <w:rFonts w:eastAsia="?? ??" w:cs="Arial" w:hint="eastAsia"/>
                  <w:bCs/>
                  <w:lang w:eastAsia="zh-CN"/>
                </w:rPr>
                <w:t xml:space="preserve"> </w:t>
              </w:r>
            </w:ins>
          </w:p>
        </w:tc>
      </w:tr>
      <w:tr w:rsidR="00F23B09" w:rsidRPr="00C94D63" w14:paraId="64835DDD" w14:textId="77777777" w:rsidTr="00082625">
        <w:trPr>
          <w:cantSplit/>
          <w:jc w:val="center"/>
          <w:ins w:id="396" w:author="samsung" w:date="2018-11-02T19:00:00Z"/>
        </w:trPr>
        <w:tc>
          <w:tcPr>
            <w:tcW w:w="2965" w:type="dxa"/>
            <w:vAlign w:val="center"/>
          </w:tcPr>
          <w:p w14:paraId="5108CEBC" w14:textId="77777777" w:rsidR="00F23B09" w:rsidRPr="005F332C" w:rsidRDefault="00F23B09" w:rsidP="00082625">
            <w:pPr>
              <w:pStyle w:val="TAL"/>
              <w:rPr>
                <w:ins w:id="397" w:author="samsung" w:date="2018-11-02T19:00:00Z"/>
                <w:rFonts w:eastAsia="等线"/>
                <w:lang w:eastAsia="zh-CN"/>
              </w:rPr>
            </w:pPr>
            <w:ins w:id="398" w:author="samsung" w:date="2018-11-02T19:00:00Z">
              <w:r>
                <w:rPr>
                  <w:rFonts w:hint="eastAsia"/>
                  <w:lang w:eastAsia="zh-CN"/>
                </w:rPr>
                <w:t>Modulation</w:t>
              </w:r>
            </w:ins>
          </w:p>
        </w:tc>
        <w:tc>
          <w:tcPr>
            <w:tcW w:w="2019" w:type="dxa"/>
            <w:vAlign w:val="center"/>
          </w:tcPr>
          <w:p w14:paraId="59EFEDD1" w14:textId="77777777" w:rsidR="00F23B09" w:rsidRDefault="00F23B09" w:rsidP="00082625">
            <w:pPr>
              <w:pStyle w:val="TAC"/>
              <w:rPr>
                <w:ins w:id="399" w:author="samsung" w:date="2018-11-02T19:00:00Z"/>
                <w:rFonts w:eastAsia="?? ??" w:cs="Arial"/>
                <w:lang w:eastAsia="zh-CN"/>
              </w:rPr>
            </w:pPr>
            <w:ins w:id="400" w:author="samsung" w:date="2018-11-02T19:00:00Z">
              <w:r>
                <w:rPr>
                  <w:rFonts w:eastAsia="?? ??" w:cs="Arial" w:hint="eastAsia"/>
                  <w:lang w:eastAsia="zh-CN"/>
                </w:rPr>
                <w:t>QSPK</w:t>
              </w:r>
            </w:ins>
          </w:p>
        </w:tc>
      </w:tr>
      <w:tr w:rsidR="00F23B09" w:rsidRPr="00C94D63" w14:paraId="08DFA75C" w14:textId="77777777" w:rsidTr="00082625">
        <w:trPr>
          <w:cantSplit/>
          <w:jc w:val="center"/>
          <w:ins w:id="401" w:author="samsung" w:date="2018-11-02T19:00:00Z"/>
        </w:trPr>
        <w:tc>
          <w:tcPr>
            <w:tcW w:w="2965" w:type="dxa"/>
            <w:vAlign w:val="center"/>
          </w:tcPr>
          <w:p w14:paraId="1EB4D98E" w14:textId="77777777" w:rsidR="00F23B09" w:rsidRPr="005F332C" w:rsidRDefault="00F23B09" w:rsidP="00082625">
            <w:pPr>
              <w:pStyle w:val="TAL"/>
              <w:rPr>
                <w:ins w:id="402" w:author="samsung" w:date="2018-11-02T19:00:00Z"/>
                <w:rFonts w:eastAsia="等线" w:cs="Arial"/>
                <w:lang w:eastAsia="zh-CN"/>
              </w:rPr>
            </w:pPr>
            <w:proofErr w:type="spellStart"/>
            <w:ins w:id="403" w:author="samsung" w:date="2018-11-02T19:00:00Z">
              <w:r>
                <w:rPr>
                  <w:rFonts w:hint="eastAsia"/>
                  <w:lang w:eastAsia="zh-CN"/>
                </w:rPr>
                <w:t>startingPRB</w:t>
              </w:r>
              <w:proofErr w:type="spellEnd"/>
            </w:ins>
          </w:p>
        </w:tc>
        <w:tc>
          <w:tcPr>
            <w:tcW w:w="2019" w:type="dxa"/>
            <w:vAlign w:val="center"/>
          </w:tcPr>
          <w:p w14:paraId="1B0AD024" w14:textId="77777777" w:rsidR="00F23B09" w:rsidRDefault="00F23B09" w:rsidP="00082625">
            <w:pPr>
              <w:pStyle w:val="TAC"/>
              <w:rPr>
                <w:ins w:id="404" w:author="samsung" w:date="2018-11-02T19:00:00Z"/>
                <w:rFonts w:eastAsia="?? ??" w:cs="Arial"/>
                <w:lang w:eastAsia="zh-CN"/>
              </w:rPr>
            </w:pPr>
            <w:ins w:id="405" w:author="samsung" w:date="2018-11-02T19:00:00Z">
              <w:r>
                <w:rPr>
                  <w:rFonts w:eastAsia="?? ??" w:cs="Arial" w:hint="eastAsia"/>
                  <w:lang w:eastAsia="zh-CN"/>
                </w:rPr>
                <w:t>0</w:t>
              </w:r>
            </w:ins>
          </w:p>
        </w:tc>
      </w:tr>
      <w:tr w:rsidR="00F23B09" w:rsidRPr="00C94D63" w14:paraId="1E7F7322" w14:textId="77777777" w:rsidTr="00082625">
        <w:trPr>
          <w:cantSplit/>
          <w:jc w:val="center"/>
          <w:ins w:id="406" w:author="samsung" w:date="2018-11-02T19:00:00Z"/>
        </w:trPr>
        <w:tc>
          <w:tcPr>
            <w:tcW w:w="2965" w:type="dxa"/>
            <w:vAlign w:val="center"/>
          </w:tcPr>
          <w:p w14:paraId="07242355" w14:textId="77777777" w:rsidR="00F23B09" w:rsidRPr="005F332C" w:rsidRDefault="00F23B09" w:rsidP="00082625">
            <w:pPr>
              <w:pStyle w:val="TAL"/>
              <w:rPr>
                <w:ins w:id="407" w:author="samsung" w:date="2018-11-02T19:00:00Z"/>
                <w:rFonts w:eastAsia="等线" w:cs="Arial"/>
                <w:lang w:eastAsia="zh-CN"/>
              </w:rPr>
            </w:pPr>
            <w:proofErr w:type="spellStart"/>
            <w:ins w:id="408" w:author="samsung" w:date="2018-11-02T19:00:00Z">
              <w:r>
                <w:rPr>
                  <w:rFonts w:hint="eastAsia"/>
                  <w:lang w:eastAsia="zh-CN"/>
                </w:rPr>
                <w:t>intraSlotFrequencyHopping</w:t>
              </w:r>
              <w:proofErr w:type="spellEnd"/>
            </w:ins>
          </w:p>
        </w:tc>
        <w:tc>
          <w:tcPr>
            <w:tcW w:w="2019" w:type="dxa"/>
            <w:vAlign w:val="center"/>
          </w:tcPr>
          <w:p w14:paraId="106C1C1E" w14:textId="77777777" w:rsidR="00F23B09" w:rsidRPr="00D962F6" w:rsidRDefault="00F23B09" w:rsidP="00082625">
            <w:pPr>
              <w:pStyle w:val="TAC"/>
              <w:rPr>
                <w:ins w:id="409" w:author="samsung" w:date="2018-11-02T19:00:00Z"/>
                <w:rFonts w:eastAsia="等线" w:cs="Arial"/>
                <w:lang w:eastAsia="zh-CN"/>
              </w:rPr>
            </w:pPr>
            <w:ins w:id="410" w:author="samsung" w:date="2018-11-02T19:00:00Z">
              <w:r>
                <w:rPr>
                  <w:rFonts w:eastAsia="?? ??" w:cs="Arial" w:hint="eastAsia"/>
                  <w:lang w:eastAsia="zh-CN"/>
                </w:rPr>
                <w:t>enable</w:t>
              </w:r>
            </w:ins>
          </w:p>
        </w:tc>
      </w:tr>
      <w:tr w:rsidR="00F23B09" w:rsidRPr="00C94D63" w14:paraId="4B17DBA4" w14:textId="77777777" w:rsidTr="00082625">
        <w:trPr>
          <w:cantSplit/>
          <w:jc w:val="center"/>
          <w:ins w:id="411" w:author="samsung" w:date="2018-11-02T19:00:00Z"/>
        </w:trPr>
        <w:tc>
          <w:tcPr>
            <w:tcW w:w="2965" w:type="dxa"/>
            <w:vAlign w:val="center"/>
          </w:tcPr>
          <w:p w14:paraId="1A7096BA" w14:textId="77777777" w:rsidR="00F23B09" w:rsidRPr="005F332C" w:rsidRDefault="00F23B09" w:rsidP="00082625">
            <w:pPr>
              <w:pStyle w:val="TAL"/>
              <w:rPr>
                <w:ins w:id="412" w:author="samsung" w:date="2018-11-02T19:00:00Z"/>
                <w:rFonts w:eastAsia="等线"/>
                <w:lang w:eastAsia="zh-CN"/>
              </w:rPr>
            </w:pPr>
            <w:proofErr w:type="spellStart"/>
            <w:ins w:id="413" w:author="samsung" w:date="2018-11-02T19:00:00Z">
              <w:r w:rsidRPr="00A470D9">
                <w:t>s</w:t>
              </w:r>
              <w:r>
                <w:rPr>
                  <w:rFonts w:hint="eastAsia"/>
                  <w:lang w:eastAsia="zh-CN"/>
                </w:rPr>
                <w:t>econdHopPRB</w:t>
              </w:r>
              <w:proofErr w:type="spellEnd"/>
            </w:ins>
          </w:p>
        </w:tc>
        <w:tc>
          <w:tcPr>
            <w:tcW w:w="2019" w:type="dxa"/>
            <w:vAlign w:val="center"/>
          </w:tcPr>
          <w:p w14:paraId="6C5319F6" w14:textId="77777777" w:rsidR="00F23B09" w:rsidRPr="003E6DB5" w:rsidRDefault="00F23B09" w:rsidP="00082625">
            <w:pPr>
              <w:pStyle w:val="TAC"/>
              <w:rPr>
                <w:ins w:id="414" w:author="samsung" w:date="2018-11-02T19:00:00Z"/>
                <w:rFonts w:eastAsia="等线" w:cs="Arial"/>
                <w:lang w:eastAsia="zh-CN"/>
              </w:rPr>
            </w:pPr>
            <w:ins w:id="415" w:author="samsung" w:date="2018-11-02T19:00:00Z">
              <w:r>
                <w:rPr>
                  <w:rFonts w:eastAsia="?? ??" w:cs="Arial" w:hint="eastAsia"/>
                  <w:lang w:eastAsia="zh-CN"/>
                </w:rPr>
                <w:t xml:space="preserve">The largest PRB index - </w:t>
              </w:r>
              <w:proofErr w:type="spellStart"/>
              <w:r>
                <w:rPr>
                  <w:rFonts w:eastAsia="?? ??" w:cs="Arial" w:hint="eastAsia"/>
                  <w:lang w:eastAsia="zh-CN"/>
                </w:rPr>
                <w:t>nrofPRB</w:t>
              </w:r>
              <w:proofErr w:type="spellEnd"/>
            </w:ins>
          </w:p>
        </w:tc>
      </w:tr>
      <w:tr w:rsidR="00F23B09" w:rsidRPr="00C94D63" w14:paraId="468B944C" w14:textId="77777777" w:rsidTr="00082625">
        <w:trPr>
          <w:cantSplit/>
          <w:jc w:val="center"/>
          <w:ins w:id="416" w:author="samsung" w:date="2018-11-02T19:00:00Z"/>
        </w:trPr>
        <w:tc>
          <w:tcPr>
            <w:tcW w:w="2965" w:type="dxa"/>
            <w:vAlign w:val="center"/>
          </w:tcPr>
          <w:p w14:paraId="6D52045B" w14:textId="77777777" w:rsidR="00F23B09" w:rsidRPr="005F332C" w:rsidRDefault="00F23B09" w:rsidP="00082625">
            <w:pPr>
              <w:pStyle w:val="TAL"/>
              <w:rPr>
                <w:ins w:id="417" w:author="samsung" w:date="2018-11-02T19:00:00Z"/>
                <w:rFonts w:eastAsia="等线"/>
                <w:lang w:eastAsia="zh-CN"/>
              </w:rPr>
            </w:pPr>
            <w:proofErr w:type="spellStart"/>
            <w:ins w:id="418" w:author="samsung" w:date="2018-11-02T19:00:00Z">
              <w:r>
                <w:rPr>
                  <w:lang w:eastAsia="zh-CN"/>
                </w:rPr>
                <w:t>nrofPRB</w:t>
              </w:r>
              <w:proofErr w:type="spellEnd"/>
            </w:ins>
          </w:p>
        </w:tc>
        <w:tc>
          <w:tcPr>
            <w:tcW w:w="2019" w:type="dxa"/>
          </w:tcPr>
          <w:p w14:paraId="7E7E18D5" w14:textId="77777777" w:rsidR="00F23B09" w:rsidRPr="005F332C" w:rsidRDefault="00F23B09" w:rsidP="00082625">
            <w:pPr>
              <w:pStyle w:val="TAC"/>
              <w:rPr>
                <w:ins w:id="419" w:author="samsung" w:date="2018-11-02T19:00:00Z"/>
                <w:rFonts w:eastAsia="等线" w:cs="Arial"/>
                <w:lang w:eastAsia="zh-CN"/>
              </w:rPr>
            </w:pPr>
            <w:ins w:id="420" w:author="samsung" w:date="2018-11-02T19:00:00Z">
              <w:r>
                <w:rPr>
                  <w:rFonts w:eastAsia="?? ??" w:cs="Arial" w:hint="eastAsia"/>
                  <w:lang w:eastAsia="zh-CN"/>
                </w:rPr>
                <w:t>9</w:t>
              </w:r>
            </w:ins>
          </w:p>
        </w:tc>
      </w:tr>
      <w:tr w:rsidR="00F23B09" w:rsidRPr="00C94D63" w14:paraId="6BF95609" w14:textId="77777777" w:rsidTr="00082625">
        <w:trPr>
          <w:cantSplit/>
          <w:jc w:val="center"/>
          <w:ins w:id="421" w:author="samsung" w:date="2018-11-02T19:00:00Z"/>
        </w:trPr>
        <w:tc>
          <w:tcPr>
            <w:tcW w:w="2965" w:type="dxa"/>
            <w:vAlign w:val="center"/>
          </w:tcPr>
          <w:p w14:paraId="73C4F741" w14:textId="77777777" w:rsidR="00F23B09" w:rsidRPr="005F332C" w:rsidRDefault="00F23B09" w:rsidP="00082625">
            <w:pPr>
              <w:pStyle w:val="TAL"/>
              <w:rPr>
                <w:ins w:id="422" w:author="samsung" w:date="2018-11-02T19:00:00Z"/>
                <w:rFonts w:eastAsia="等线"/>
                <w:lang w:eastAsia="zh-CN"/>
              </w:rPr>
            </w:pPr>
            <w:proofErr w:type="spellStart"/>
            <w:ins w:id="423" w:author="samsung" w:date="2018-11-02T19:00:00Z">
              <w:r>
                <w:rPr>
                  <w:lang w:eastAsia="zh-CN"/>
                </w:rPr>
                <w:t>nrofSymbols</w:t>
              </w:r>
              <w:proofErr w:type="spellEnd"/>
            </w:ins>
          </w:p>
        </w:tc>
        <w:tc>
          <w:tcPr>
            <w:tcW w:w="2019" w:type="dxa"/>
          </w:tcPr>
          <w:p w14:paraId="664E7C09" w14:textId="77777777" w:rsidR="00F23B09" w:rsidRPr="005F332C" w:rsidRDefault="00F23B09" w:rsidP="00082625">
            <w:pPr>
              <w:pStyle w:val="TAC"/>
              <w:rPr>
                <w:ins w:id="424" w:author="samsung" w:date="2018-11-02T19:00:00Z"/>
                <w:rFonts w:eastAsia="等线" w:cs="Arial"/>
                <w:lang w:eastAsia="zh-CN"/>
              </w:rPr>
            </w:pPr>
            <w:ins w:id="425" w:author="samsung" w:date="2018-11-02T19:00:00Z">
              <w:r>
                <w:rPr>
                  <w:rFonts w:eastAsia="?? ??" w:cs="Arial" w:hint="eastAsia"/>
                  <w:lang w:eastAsia="zh-CN"/>
                </w:rPr>
                <w:t>2</w:t>
              </w:r>
            </w:ins>
          </w:p>
        </w:tc>
      </w:tr>
      <w:tr w:rsidR="00F23B09" w:rsidRPr="00C94D63" w14:paraId="70A53531" w14:textId="77777777" w:rsidTr="00082625">
        <w:trPr>
          <w:cantSplit/>
          <w:jc w:val="center"/>
          <w:ins w:id="426" w:author="samsung" w:date="2018-11-02T19:00:00Z"/>
        </w:trPr>
        <w:tc>
          <w:tcPr>
            <w:tcW w:w="2965" w:type="dxa"/>
            <w:vAlign w:val="center"/>
          </w:tcPr>
          <w:p w14:paraId="57667F45" w14:textId="77777777" w:rsidR="00F23B09" w:rsidRPr="005F332C" w:rsidRDefault="00F23B09" w:rsidP="00082625">
            <w:pPr>
              <w:pStyle w:val="TAL"/>
              <w:rPr>
                <w:ins w:id="427" w:author="samsung" w:date="2018-11-02T19:00:00Z"/>
                <w:rFonts w:eastAsia="等线"/>
                <w:lang w:eastAsia="zh-CN"/>
              </w:rPr>
            </w:pPr>
            <w:ins w:id="428" w:author="samsung" w:date="2018-11-02T19:00:00Z">
              <w:r>
                <w:rPr>
                  <w:lang w:eastAsia="zh-CN"/>
                </w:rPr>
                <w:t>the number of UCI bits</w:t>
              </w:r>
            </w:ins>
          </w:p>
        </w:tc>
        <w:tc>
          <w:tcPr>
            <w:tcW w:w="2019" w:type="dxa"/>
          </w:tcPr>
          <w:p w14:paraId="122D5867" w14:textId="77777777" w:rsidR="00F23B09" w:rsidRPr="00DA724F" w:rsidRDefault="00F23B09" w:rsidP="00082625">
            <w:pPr>
              <w:pStyle w:val="TAC"/>
              <w:rPr>
                <w:ins w:id="429" w:author="samsung" w:date="2018-11-02T19:00:00Z"/>
                <w:rFonts w:eastAsia="宋体"/>
                <w:lang w:eastAsia="zh-CN"/>
              </w:rPr>
            </w:pPr>
            <w:ins w:id="430" w:author="samsung" w:date="2018-11-02T19:00:00Z">
              <w:r>
                <w:rPr>
                  <w:rFonts w:eastAsia="宋体" w:hint="eastAsia"/>
                  <w:lang w:eastAsia="zh-CN"/>
                </w:rPr>
                <w:t>22</w:t>
              </w:r>
            </w:ins>
          </w:p>
        </w:tc>
      </w:tr>
      <w:tr w:rsidR="00F23B09" w:rsidRPr="00C94D63" w14:paraId="72CD811D" w14:textId="77777777" w:rsidTr="00082625">
        <w:trPr>
          <w:cantSplit/>
          <w:jc w:val="center"/>
          <w:ins w:id="431" w:author="samsung" w:date="2018-11-02T19:00:00Z"/>
        </w:trPr>
        <w:tc>
          <w:tcPr>
            <w:tcW w:w="2965" w:type="dxa"/>
            <w:vAlign w:val="center"/>
          </w:tcPr>
          <w:p w14:paraId="0CF68779" w14:textId="77777777" w:rsidR="00F23B09" w:rsidRDefault="00F23B09" w:rsidP="00082625">
            <w:pPr>
              <w:pStyle w:val="TAL"/>
              <w:rPr>
                <w:ins w:id="432" w:author="samsung" w:date="2018-11-02T19:00:00Z"/>
                <w:lang w:eastAsia="zh-CN"/>
              </w:rPr>
            </w:pPr>
            <w:proofErr w:type="spellStart"/>
            <w:ins w:id="433" w:author="samsung" w:date="2018-11-02T19:00:00Z">
              <w:r>
                <w:rPr>
                  <w:lang w:eastAsia="zh-CN"/>
                </w:rPr>
                <w:t>startingSymbolIndex</w:t>
              </w:r>
              <w:proofErr w:type="spellEnd"/>
            </w:ins>
          </w:p>
        </w:tc>
        <w:tc>
          <w:tcPr>
            <w:tcW w:w="2019" w:type="dxa"/>
          </w:tcPr>
          <w:p w14:paraId="68B7EB5F" w14:textId="77777777" w:rsidR="00F23B09" w:rsidRPr="00DA724F" w:rsidRDefault="00F23B09" w:rsidP="00082625">
            <w:pPr>
              <w:pStyle w:val="TAC"/>
              <w:rPr>
                <w:ins w:id="434" w:author="samsung" w:date="2018-11-02T19:00:00Z"/>
                <w:rFonts w:eastAsia="宋体"/>
                <w:lang w:eastAsia="zh-CN"/>
              </w:rPr>
            </w:pPr>
            <w:ins w:id="435" w:author="samsung" w:date="2018-11-02T19:00:00Z">
              <w:r>
                <w:rPr>
                  <w:rFonts w:eastAsia="宋体" w:hint="eastAsia"/>
                  <w:lang w:eastAsia="zh-CN"/>
                </w:rPr>
                <w:t>12</w:t>
              </w:r>
            </w:ins>
          </w:p>
        </w:tc>
      </w:tr>
    </w:tbl>
    <w:p w14:paraId="50DF1B10" w14:textId="77777777" w:rsidR="00F23B09" w:rsidRDefault="00F23B09" w:rsidP="00F23B09">
      <w:pPr>
        <w:rPr>
          <w:ins w:id="436" w:author="samsung" w:date="2018-11-02T19:00:00Z"/>
          <w:rFonts w:eastAsia="等线"/>
          <w:lang w:eastAsia="zh-CN"/>
        </w:rPr>
      </w:pPr>
    </w:p>
    <w:p w14:paraId="1A1E1373" w14:textId="77777777" w:rsidR="00F23B09" w:rsidRPr="00E3724E" w:rsidRDefault="00F23B09" w:rsidP="00F23B09">
      <w:pPr>
        <w:pStyle w:val="Heading5"/>
        <w:rPr>
          <w:ins w:id="437" w:author="samsung" w:date="2018-11-02T19:00:00Z"/>
        </w:rPr>
      </w:pPr>
      <w:ins w:id="438" w:author="samsung" w:date="2018-11-02T19:00:00Z">
        <w:r>
          <w:t>8.3.</w:t>
        </w:r>
        <w:r>
          <w:rPr>
            <w:rFonts w:hint="eastAsia"/>
            <w:lang w:eastAsia="zh-CN"/>
          </w:rPr>
          <w:t>4</w:t>
        </w:r>
        <w:r>
          <w:t>.</w:t>
        </w:r>
        <w:r>
          <w:rPr>
            <w:rFonts w:hint="eastAsia"/>
            <w:lang w:eastAsia="zh-CN"/>
          </w:rPr>
          <w:t>3.2</w:t>
        </w:r>
        <w:r>
          <w:tab/>
          <w:t>Minimum r</w:t>
        </w:r>
        <w:r w:rsidRPr="00E3724E">
          <w:t>equirement</w:t>
        </w:r>
        <w:r>
          <w:t>s</w:t>
        </w:r>
      </w:ins>
    </w:p>
    <w:p w14:paraId="0EDCE611" w14:textId="77777777" w:rsidR="00F23B09" w:rsidRPr="00D962F6" w:rsidRDefault="00F23B09" w:rsidP="00F23B09">
      <w:pPr>
        <w:rPr>
          <w:ins w:id="439" w:author="samsung" w:date="2018-11-02T19:00:00Z"/>
          <w:rFonts w:eastAsia="等线"/>
          <w:lang w:eastAsia="zh-CN"/>
        </w:rPr>
      </w:pPr>
      <w:ins w:id="440" w:author="samsung" w:date="2018-11-02T19:00:00Z">
        <w:r>
          <w:rPr>
            <w:rFonts w:hint="eastAsia"/>
            <w:lang w:eastAsia="zh-CN"/>
          </w:rPr>
          <w:t xml:space="preserve">The </w:t>
        </w:r>
        <w:r>
          <w:rPr>
            <w:lang w:eastAsia="zh-CN"/>
          </w:rPr>
          <w:t>UCI block</w:t>
        </w:r>
        <w:r>
          <w:rPr>
            <w:rFonts w:hint="eastAsia"/>
            <w:lang w:eastAsia="zh-CN"/>
          </w:rPr>
          <w:t xml:space="preserve"> </w:t>
        </w:r>
        <w:r>
          <w:rPr>
            <w:lang w:eastAsia="zh-CN"/>
          </w:rPr>
          <w:t>error probability</w:t>
        </w:r>
        <w:r w:rsidRPr="00BB6FF0">
          <w:t xml:space="preserve"> shall not exceed 1% at the SNR given in </w:t>
        </w:r>
        <w:r>
          <w:rPr>
            <w:rFonts w:hint="eastAsia"/>
            <w:lang w:eastAsia="zh-CN"/>
          </w:rPr>
          <w:t>t</w:t>
        </w:r>
        <w:r w:rsidRPr="00E3724E">
          <w:t xml:space="preserve">able </w:t>
        </w:r>
        <w:r>
          <w:t>8.3.</w:t>
        </w:r>
        <w:r>
          <w:rPr>
            <w:rFonts w:hint="eastAsia"/>
            <w:lang w:eastAsia="zh-CN"/>
          </w:rPr>
          <w:t>4</w:t>
        </w:r>
        <w:r>
          <w:t>.</w:t>
        </w:r>
        <w:r>
          <w:rPr>
            <w:rFonts w:hint="eastAsia"/>
            <w:lang w:eastAsia="zh-CN"/>
          </w:rPr>
          <w:t>3.2</w:t>
        </w:r>
        <w:r w:rsidRPr="00E3724E">
          <w:t>-1</w:t>
        </w:r>
        <w:r>
          <w:t xml:space="preserve"> and </w:t>
        </w:r>
        <w:r>
          <w:rPr>
            <w:rFonts w:hint="eastAsia"/>
            <w:lang w:eastAsia="zh-CN"/>
          </w:rPr>
          <w:t>t</w:t>
        </w:r>
        <w:r w:rsidRPr="00E3724E">
          <w:t xml:space="preserve">able </w:t>
        </w:r>
        <w:r>
          <w:t>8.3.</w:t>
        </w:r>
        <w:r>
          <w:rPr>
            <w:rFonts w:hint="eastAsia"/>
            <w:lang w:eastAsia="zh-CN"/>
          </w:rPr>
          <w:t>4</w:t>
        </w:r>
        <w:r>
          <w:t>.</w:t>
        </w:r>
        <w:r>
          <w:rPr>
            <w:rFonts w:hint="eastAsia"/>
            <w:lang w:eastAsia="zh-CN"/>
          </w:rPr>
          <w:t>3.2</w:t>
        </w:r>
        <w:r>
          <w:t>-2</w:t>
        </w:r>
        <w:r>
          <w:rPr>
            <w:rFonts w:hint="eastAsia"/>
            <w:lang w:eastAsia="zh-CN"/>
          </w:rPr>
          <w:t xml:space="preserve"> for 22 UCI bits.</w:t>
        </w:r>
      </w:ins>
    </w:p>
    <w:p w14:paraId="4B72D1FF" w14:textId="77777777" w:rsidR="00F23B09" w:rsidRDefault="00F23B09" w:rsidP="00F23B09">
      <w:pPr>
        <w:pStyle w:val="TH"/>
        <w:rPr>
          <w:ins w:id="441" w:author="samsung" w:date="2018-11-02T19:00:00Z"/>
          <w:lang w:eastAsia="zh-CN"/>
        </w:rPr>
      </w:pPr>
      <w:ins w:id="442" w:author="samsung" w:date="2018-11-02T19:00:00Z">
        <w:r w:rsidRPr="00E3724E">
          <w:t xml:space="preserve">Table </w:t>
        </w:r>
        <w:r>
          <w:t>8.3.</w:t>
        </w:r>
        <w:r>
          <w:rPr>
            <w:rFonts w:hint="eastAsia"/>
            <w:lang w:eastAsia="zh-CN"/>
          </w:rPr>
          <w:t>4</w:t>
        </w:r>
        <w:r>
          <w:t>.</w:t>
        </w:r>
        <w:r>
          <w:rPr>
            <w:rFonts w:hint="eastAsia"/>
            <w:lang w:eastAsia="zh-CN"/>
          </w:rPr>
          <w:t>3.2</w:t>
        </w:r>
        <w:r w:rsidRPr="00E3724E">
          <w:t>-1:</w:t>
        </w:r>
        <w:r>
          <w:t xml:space="preserve"> Minimum requirements for PUCCH format </w:t>
        </w:r>
        <w:r>
          <w:rPr>
            <w:rFonts w:hint="eastAsia"/>
            <w:lang w:eastAsia="zh-CN"/>
          </w:rPr>
          <w:t>2</w:t>
        </w:r>
        <w:r w:rsidRPr="00E3724E">
          <w:t xml:space="preserve"> </w:t>
        </w:r>
        <w:r>
          <w:t>with 15</w:t>
        </w:r>
        <w:r>
          <w:rPr>
            <w:rFonts w:hint="eastAsia"/>
            <w:lang w:eastAsia="zh-CN"/>
          </w:rPr>
          <w:t xml:space="preserve"> </w:t>
        </w:r>
        <w:r>
          <w:t>kHz SCS</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2"/>
        <w:gridCol w:w="1352"/>
        <w:gridCol w:w="1228"/>
        <w:gridCol w:w="1730"/>
        <w:gridCol w:w="1309"/>
        <w:gridCol w:w="1303"/>
        <w:gridCol w:w="1131"/>
      </w:tblGrid>
      <w:tr w:rsidR="00F23B09" w:rsidRPr="00E3724E" w14:paraId="1F975684" w14:textId="77777777" w:rsidTr="00082625">
        <w:trPr>
          <w:trHeight w:val="133"/>
          <w:jc w:val="center"/>
          <w:ins w:id="443" w:author="samsung" w:date="2018-11-02T19:00:00Z"/>
        </w:trPr>
        <w:tc>
          <w:tcPr>
            <w:tcW w:w="1352" w:type="dxa"/>
            <w:vMerge w:val="restart"/>
          </w:tcPr>
          <w:p w14:paraId="0EEF09D8" w14:textId="77777777" w:rsidR="00F23B09" w:rsidRPr="00E3724E" w:rsidRDefault="00F23B09" w:rsidP="00082625">
            <w:pPr>
              <w:pStyle w:val="TAH"/>
              <w:rPr>
                <w:ins w:id="444" w:author="samsung" w:date="2018-11-02T19:00:00Z"/>
                <w:rFonts w:cs="Arial"/>
                <w:lang w:eastAsia="zh-CN"/>
              </w:rPr>
            </w:pPr>
            <w:ins w:id="445"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352" w:type="dxa"/>
            <w:vMerge w:val="restart"/>
          </w:tcPr>
          <w:p w14:paraId="03594DA8" w14:textId="77777777" w:rsidR="00F23B09" w:rsidRPr="00E3724E" w:rsidRDefault="00F23B09" w:rsidP="00082625">
            <w:pPr>
              <w:pStyle w:val="TAH"/>
              <w:rPr>
                <w:ins w:id="446" w:author="samsung" w:date="2018-11-02T19:00:00Z"/>
                <w:rFonts w:cs="Arial"/>
                <w:lang w:eastAsia="zh-CN"/>
              </w:rPr>
            </w:pPr>
            <w:ins w:id="447" w:author="samsung" w:date="2018-11-02T19:00:00Z">
              <w:r w:rsidRPr="00E3724E">
                <w:rPr>
                  <w:rFonts w:cs="Arial"/>
                  <w:lang w:eastAsia="zh-CN"/>
                </w:rPr>
                <w:t>Number of RX antennas</w:t>
              </w:r>
            </w:ins>
          </w:p>
        </w:tc>
        <w:tc>
          <w:tcPr>
            <w:tcW w:w="1228" w:type="dxa"/>
            <w:vMerge w:val="restart"/>
          </w:tcPr>
          <w:p w14:paraId="1404E3A0" w14:textId="77777777" w:rsidR="00F23B09" w:rsidRPr="00E3724E" w:rsidRDefault="00F23B09" w:rsidP="00082625">
            <w:pPr>
              <w:pStyle w:val="TAH"/>
              <w:rPr>
                <w:ins w:id="448" w:author="samsung" w:date="2018-11-02T19:00:00Z"/>
                <w:rFonts w:cs="Arial"/>
              </w:rPr>
            </w:pPr>
            <w:ins w:id="449" w:author="samsung" w:date="2018-11-02T19:00:00Z">
              <w:r w:rsidRPr="00E3724E">
                <w:rPr>
                  <w:rFonts w:cs="Arial"/>
                </w:rPr>
                <w:t>Cyclic Prefix</w:t>
              </w:r>
            </w:ins>
          </w:p>
        </w:tc>
        <w:tc>
          <w:tcPr>
            <w:tcW w:w="1730" w:type="dxa"/>
            <w:vMerge w:val="restart"/>
          </w:tcPr>
          <w:p w14:paraId="1A9D3071" w14:textId="77777777" w:rsidR="00F23B09" w:rsidRPr="00E3724E" w:rsidRDefault="00F23B09" w:rsidP="00082625">
            <w:pPr>
              <w:pStyle w:val="TAH"/>
              <w:rPr>
                <w:ins w:id="450" w:author="samsung" w:date="2018-11-02T19:00:00Z"/>
                <w:rFonts w:cs="Arial"/>
                <w:lang w:eastAsia="zh-CN"/>
              </w:rPr>
            </w:pPr>
            <w:ins w:id="451"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743" w:type="dxa"/>
            <w:gridSpan w:val="3"/>
          </w:tcPr>
          <w:p w14:paraId="1B582530" w14:textId="77777777" w:rsidR="00F23B09" w:rsidRPr="00E3724E" w:rsidRDefault="00F23B09" w:rsidP="00082625">
            <w:pPr>
              <w:pStyle w:val="TAH"/>
              <w:rPr>
                <w:ins w:id="452" w:author="samsung" w:date="2018-11-02T19:00:00Z"/>
                <w:rFonts w:cs="Arial"/>
              </w:rPr>
            </w:pPr>
            <w:ins w:id="453" w:author="samsung" w:date="2018-11-02T19:00:00Z">
              <w:r w:rsidRPr="00E3724E">
                <w:rPr>
                  <w:rFonts w:cs="Arial"/>
                </w:rPr>
                <w:t>Channel Bandwidth / SNR [dB]</w:t>
              </w:r>
            </w:ins>
          </w:p>
        </w:tc>
      </w:tr>
      <w:tr w:rsidR="00F23B09" w:rsidRPr="00E3724E" w14:paraId="73F66AF8" w14:textId="77777777" w:rsidTr="00082625">
        <w:trPr>
          <w:trHeight w:val="95"/>
          <w:jc w:val="center"/>
          <w:ins w:id="454" w:author="samsung" w:date="2018-11-02T19:00:00Z"/>
        </w:trPr>
        <w:tc>
          <w:tcPr>
            <w:tcW w:w="1352" w:type="dxa"/>
            <w:vMerge/>
          </w:tcPr>
          <w:p w14:paraId="0BDEC2A6" w14:textId="77777777" w:rsidR="00F23B09" w:rsidRPr="00E3724E" w:rsidRDefault="00F23B09" w:rsidP="00082625">
            <w:pPr>
              <w:pStyle w:val="TAH"/>
              <w:rPr>
                <w:ins w:id="455" w:author="samsung" w:date="2018-11-02T19:00:00Z"/>
                <w:rFonts w:cs="Arial"/>
              </w:rPr>
            </w:pPr>
          </w:p>
        </w:tc>
        <w:tc>
          <w:tcPr>
            <w:tcW w:w="1352" w:type="dxa"/>
            <w:vMerge/>
          </w:tcPr>
          <w:p w14:paraId="7BDE12B9" w14:textId="77777777" w:rsidR="00F23B09" w:rsidRPr="00E3724E" w:rsidRDefault="00F23B09" w:rsidP="00082625">
            <w:pPr>
              <w:pStyle w:val="TAH"/>
              <w:rPr>
                <w:ins w:id="456" w:author="samsung" w:date="2018-11-02T19:00:00Z"/>
                <w:rFonts w:cs="Arial"/>
              </w:rPr>
            </w:pPr>
          </w:p>
        </w:tc>
        <w:tc>
          <w:tcPr>
            <w:tcW w:w="1228" w:type="dxa"/>
            <w:vMerge/>
          </w:tcPr>
          <w:p w14:paraId="11813ACC" w14:textId="77777777" w:rsidR="00F23B09" w:rsidRPr="00E3724E" w:rsidRDefault="00F23B09" w:rsidP="00082625">
            <w:pPr>
              <w:pStyle w:val="TAH"/>
              <w:rPr>
                <w:ins w:id="457" w:author="samsung" w:date="2018-11-02T19:00:00Z"/>
                <w:rFonts w:cs="Arial"/>
              </w:rPr>
            </w:pPr>
          </w:p>
        </w:tc>
        <w:tc>
          <w:tcPr>
            <w:tcW w:w="1730" w:type="dxa"/>
            <w:vMerge/>
          </w:tcPr>
          <w:p w14:paraId="25B953B1" w14:textId="77777777" w:rsidR="00F23B09" w:rsidRPr="00E3724E" w:rsidRDefault="00F23B09" w:rsidP="00082625">
            <w:pPr>
              <w:pStyle w:val="TAH"/>
              <w:rPr>
                <w:ins w:id="458" w:author="samsung" w:date="2018-11-02T19:00:00Z"/>
                <w:rFonts w:cs="Arial"/>
              </w:rPr>
            </w:pPr>
          </w:p>
        </w:tc>
        <w:tc>
          <w:tcPr>
            <w:tcW w:w="1309" w:type="dxa"/>
          </w:tcPr>
          <w:p w14:paraId="51CC6DE3" w14:textId="77777777" w:rsidR="00F23B09" w:rsidRPr="00E3724E" w:rsidRDefault="00F23B09" w:rsidP="00082625">
            <w:pPr>
              <w:pStyle w:val="TAH"/>
              <w:rPr>
                <w:ins w:id="459" w:author="samsung" w:date="2018-11-02T19:00:00Z"/>
                <w:rFonts w:cs="Arial"/>
              </w:rPr>
            </w:pPr>
            <w:ins w:id="460" w:author="samsung" w:date="2018-11-02T19:00:00Z">
              <w:r w:rsidRPr="00E3724E">
                <w:rPr>
                  <w:rFonts w:cs="Arial"/>
                </w:rPr>
                <w:t>5 MHz</w:t>
              </w:r>
            </w:ins>
          </w:p>
        </w:tc>
        <w:tc>
          <w:tcPr>
            <w:tcW w:w="1303" w:type="dxa"/>
          </w:tcPr>
          <w:p w14:paraId="2AA08D56" w14:textId="77777777" w:rsidR="00F23B09" w:rsidRPr="00E3724E" w:rsidRDefault="00F23B09" w:rsidP="00082625">
            <w:pPr>
              <w:pStyle w:val="TAH"/>
              <w:rPr>
                <w:ins w:id="461" w:author="samsung" w:date="2018-11-02T19:00:00Z"/>
                <w:rFonts w:cs="Arial"/>
              </w:rPr>
            </w:pPr>
            <w:ins w:id="462" w:author="samsung" w:date="2018-11-02T19:00:00Z">
              <w:r w:rsidRPr="00E3724E">
                <w:rPr>
                  <w:rFonts w:cs="Arial"/>
                </w:rPr>
                <w:t>10 MHz</w:t>
              </w:r>
            </w:ins>
          </w:p>
        </w:tc>
        <w:tc>
          <w:tcPr>
            <w:tcW w:w="1131" w:type="dxa"/>
          </w:tcPr>
          <w:p w14:paraId="6C5AD6FC" w14:textId="77777777" w:rsidR="00F23B09" w:rsidRPr="00E3724E" w:rsidRDefault="00F23B09" w:rsidP="00082625">
            <w:pPr>
              <w:pStyle w:val="TAH"/>
              <w:rPr>
                <w:ins w:id="463" w:author="samsung" w:date="2018-11-02T19:00:00Z"/>
                <w:rFonts w:cs="Arial"/>
              </w:rPr>
            </w:pPr>
            <w:ins w:id="464" w:author="samsung" w:date="2018-11-02T19:00:00Z">
              <w:r>
                <w:rPr>
                  <w:rFonts w:cs="Arial"/>
                </w:rPr>
                <w:t>20</w:t>
              </w:r>
              <w:r w:rsidRPr="00E3724E">
                <w:rPr>
                  <w:rFonts w:cs="Arial"/>
                </w:rPr>
                <w:t xml:space="preserve"> MHz</w:t>
              </w:r>
            </w:ins>
          </w:p>
        </w:tc>
      </w:tr>
      <w:tr w:rsidR="00F23B09" w:rsidRPr="00E3724E" w14:paraId="0D1FE8B7" w14:textId="77777777" w:rsidTr="00082625">
        <w:trPr>
          <w:trHeight w:val="248"/>
          <w:jc w:val="center"/>
          <w:ins w:id="465" w:author="samsung" w:date="2018-11-02T19:00:00Z"/>
        </w:trPr>
        <w:tc>
          <w:tcPr>
            <w:tcW w:w="1352" w:type="dxa"/>
            <w:vMerge w:val="restart"/>
            <w:vAlign w:val="center"/>
          </w:tcPr>
          <w:p w14:paraId="4F729BD0" w14:textId="77777777" w:rsidR="00F23B09" w:rsidRPr="00E3724E" w:rsidRDefault="00F23B09" w:rsidP="00082625">
            <w:pPr>
              <w:pStyle w:val="TAC"/>
              <w:rPr>
                <w:ins w:id="466" w:author="samsung" w:date="2018-11-02T19:00:00Z"/>
                <w:rFonts w:cs="Arial"/>
                <w:lang w:eastAsia="zh-CN"/>
              </w:rPr>
            </w:pPr>
            <w:ins w:id="467" w:author="samsung" w:date="2018-11-02T19:00:00Z">
              <w:r>
                <w:rPr>
                  <w:rFonts w:cs="Arial"/>
                  <w:lang w:eastAsia="zh-CN"/>
                </w:rPr>
                <w:t>1</w:t>
              </w:r>
            </w:ins>
          </w:p>
        </w:tc>
        <w:tc>
          <w:tcPr>
            <w:tcW w:w="1352" w:type="dxa"/>
            <w:vAlign w:val="center"/>
          </w:tcPr>
          <w:p w14:paraId="7AD04DCE" w14:textId="77777777" w:rsidR="00F23B09" w:rsidRPr="00E3724E" w:rsidRDefault="00F23B09" w:rsidP="00082625">
            <w:pPr>
              <w:pStyle w:val="TAC"/>
              <w:rPr>
                <w:ins w:id="468" w:author="samsung" w:date="2018-11-02T19:00:00Z"/>
                <w:rFonts w:cs="Arial"/>
                <w:lang w:eastAsia="zh-CN"/>
              </w:rPr>
            </w:pPr>
            <w:ins w:id="469" w:author="samsung" w:date="2018-11-02T19:00:00Z">
              <w:r w:rsidRPr="00E3724E">
                <w:rPr>
                  <w:rFonts w:cs="Arial"/>
                  <w:lang w:eastAsia="zh-CN"/>
                </w:rPr>
                <w:t>2</w:t>
              </w:r>
            </w:ins>
          </w:p>
        </w:tc>
        <w:tc>
          <w:tcPr>
            <w:tcW w:w="1228" w:type="dxa"/>
            <w:vAlign w:val="center"/>
          </w:tcPr>
          <w:p w14:paraId="2445D079" w14:textId="77777777" w:rsidR="00F23B09" w:rsidRPr="00E3724E" w:rsidRDefault="00F23B09" w:rsidP="00082625">
            <w:pPr>
              <w:pStyle w:val="TAC"/>
              <w:rPr>
                <w:ins w:id="470" w:author="samsung" w:date="2018-11-02T19:00:00Z"/>
                <w:rFonts w:cs="Arial"/>
              </w:rPr>
            </w:pPr>
            <w:ins w:id="471" w:author="samsung" w:date="2018-11-02T19:00:00Z">
              <w:r w:rsidRPr="00E3724E">
                <w:rPr>
                  <w:rFonts w:cs="Arial"/>
                </w:rPr>
                <w:t>Normal</w:t>
              </w:r>
            </w:ins>
          </w:p>
        </w:tc>
        <w:tc>
          <w:tcPr>
            <w:tcW w:w="1730" w:type="dxa"/>
            <w:vAlign w:val="center"/>
          </w:tcPr>
          <w:p w14:paraId="255B765E" w14:textId="77777777" w:rsidR="00F23B09" w:rsidRDefault="00F23B09" w:rsidP="00082625">
            <w:pPr>
              <w:pStyle w:val="TAC"/>
              <w:rPr>
                <w:ins w:id="472" w:author="samsung" w:date="2018-11-02T19:00:00Z"/>
                <w:rFonts w:cs="Arial"/>
              </w:rPr>
            </w:pPr>
            <w:ins w:id="473" w:author="samsung" w:date="2018-11-02T19:00:00Z">
              <w:r w:rsidRPr="00B94D3F">
                <w:rPr>
                  <w:rFonts w:cs="Arial"/>
                </w:rPr>
                <w:t>TDLC300-100</w:t>
              </w:r>
              <w:r w:rsidRPr="00990604" w:rsidDel="002E550C">
                <w:rPr>
                  <w:rFonts w:cs="Arial"/>
                </w:rPr>
                <w:t xml:space="preserve"> </w:t>
              </w:r>
              <w:r w:rsidRPr="00990604">
                <w:rPr>
                  <w:rFonts w:cs="Arial"/>
                </w:rPr>
                <w:t>Low</w:t>
              </w:r>
            </w:ins>
          </w:p>
        </w:tc>
        <w:tc>
          <w:tcPr>
            <w:tcW w:w="1309" w:type="dxa"/>
            <w:shd w:val="clear" w:color="auto" w:fill="auto"/>
            <w:vAlign w:val="center"/>
          </w:tcPr>
          <w:p w14:paraId="40D8C7C5" w14:textId="77777777" w:rsidR="00F23B09" w:rsidRPr="00E3724E" w:rsidRDefault="00F23B09" w:rsidP="00082625">
            <w:pPr>
              <w:pStyle w:val="TAC"/>
              <w:rPr>
                <w:ins w:id="474" w:author="samsung" w:date="2018-11-02T19:00:00Z"/>
                <w:rFonts w:cs="Arial"/>
                <w:lang w:eastAsia="zh-CN"/>
              </w:rPr>
            </w:pPr>
            <w:ins w:id="475" w:author="samsung" w:date="2018-11-02T19:00:00Z">
              <w:r>
                <w:rPr>
                  <w:rFonts w:cs="Arial" w:hint="eastAsia"/>
                  <w:lang w:eastAsia="zh-CN"/>
                </w:rPr>
                <w:t>[TBD]</w:t>
              </w:r>
            </w:ins>
          </w:p>
        </w:tc>
        <w:tc>
          <w:tcPr>
            <w:tcW w:w="1303" w:type="dxa"/>
            <w:shd w:val="clear" w:color="auto" w:fill="auto"/>
            <w:vAlign w:val="center"/>
          </w:tcPr>
          <w:p w14:paraId="57749F51" w14:textId="77777777" w:rsidR="00F23B09" w:rsidRPr="00E3724E" w:rsidRDefault="00F23B09" w:rsidP="00082625">
            <w:pPr>
              <w:pStyle w:val="TAC"/>
              <w:rPr>
                <w:ins w:id="476" w:author="samsung" w:date="2018-11-02T19:00:00Z"/>
                <w:rFonts w:cs="Arial"/>
                <w:lang w:eastAsia="zh-CN"/>
              </w:rPr>
            </w:pPr>
            <w:ins w:id="477" w:author="samsung" w:date="2018-11-02T19:00:00Z">
              <w:r>
                <w:rPr>
                  <w:rFonts w:cs="Arial" w:hint="eastAsia"/>
                  <w:lang w:eastAsia="zh-CN"/>
                </w:rPr>
                <w:t>[TBD]</w:t>
              </w:r>
            </w:ins>
          </w:p>
        </w:tc>
        <w:tc>
          <w:tcPr>
            <w:tcW w:w="1131" w:type="dxa"/>
            <w:shd w:val="clear" w:color="auto" w:fill="auto"/>
            <w:vAlign w:val="center"/>
          </w:tcPr>
          <w:p w14:paraId="3010BC98" w14:textId="77777777" w:rsidR="00F23B09" w:rsidRPr="00E3724E" w:rsidRDefault="00F23B09" w:rsidP="00082625">
            <w:pPr>
              <w:pStyle w:val="TAC"/>
              <w:rPr>
                <w:ins w:id="478" w:author="samsung" w:date="2018-11-02T19:00:00Z"/>
                <w:rFonts w:cs="Arial"/>
                <w:lang w:eastAsia="zh-CN"/>
              </w:rPr>
            </w:pPr>
            <w:ins w:id="479" w:author="samsung" w:date="2018-11-02T19:00:00Z">
              <w:r>
                <w:rPr>
                  <w:rFonts w:cs="Arial" w:hint="eastAsia"/>
                  <w:lang w:eastAsia="zh-CN"/>
                </w:rPr>
                <w:t>[TBD]</w:t>
              </w:r>
            </w:ins>
          </w:p>
        </w:tc>
      </w:tr>
      <w:tr w:rsidR="00F23B09" w:rsidRPr="00E3724E" w14:paraId="55515274" w14:textId="77777777" w:rsidTr="00082625">
        <w:trPr>
          <w:trHeight w:val="248"/>
          <w:jc w:val="center"/>
          <w:ins w:id="480" w:author="samsung" w:date="2018-11-02T19:00:00Z"/>
        </w:trPr>
        <w:tc>
          <w:tcPr>
            <w:tcW w:w="1352" w:type="dxa"/>
            <w:vMerge/>
            <w:vAlign w:val="center"/>
          </w:tcPr>
          <w:p w14:paraId="1C2F71A0" w14:textId="77777777" w:rsidR="00F23B09" w:rsidRDefault="00F23B09" w:rsidP="00082625">
            <w:pPr>
              <w:pStyle w:val="TAC"/>
              <w:rPr>
                <w:ins w:id="481" w:author="samsung" w:date="2018-11-02T19:00:00Z"/>
                <w:rFonts w:cs="Arial"/>
                <w:lang w:eastAsia="zh-CN"/>
              </w:rPr>
            </w:pPr>
          </w:p>
        </w:tc>
        <w:tc>
          <w:tcPr>
            <w:tcW w:w="1352" w:type="dxa"/>
            <w:vAlign w:val="center"/>
          </w:tcPr>
          <w:p w14:paraId="6326C2FE" w14:textId="77777777" w:rsidR="00F23B09" w:rsidRPr="00E3724E" w:rsidRDefault="00F23B09" w:rsidP="00082625">
            <w:pPr>
              <w:pStyle w:val="TAC"/>
              <w:rPr>
                <w:ins w:id="482" w:author="samsung" w:date="2018-11-02T19:00:00Z"/>
                <w:rFonts w:cs="Arial"/>
                <w:lang w:eastAsia="zh-CN"/>
              </w:rPr>
            </w:pPr>
            <w:ins w:id="483" w:author="samsung" w:date="2018-11-02T19:00:00Z">
              <w:r>
                <w:rPr>
                  <w:rFonts w:cs="Arial"/>
                  <w:lang w:eastAsia="zh-CN"/>
                </w:rPr>
                <w:t>4</w:t>
              </w:r>
            </w:ins>
          </w:p>
        </w:tc>
        <w:tc>
          <w:tcPr>
            <w:tcW w:w="1228" w:type="dxa"/>
            <w:vAlign w:val="center"/>
          </w:tcPr>
          <w:p w14:paraId="61136922" w14:textId="77777777" w:rsidR="00F23B09" w:rsidRPr="00E3724E" w:rsidRDefault="00F23B09" w:rsidP="00082625">
            <w:pPr>
              <w:pStyle w:val="TAC"/>
              <w:rPr>
                <w:ins w:id="484" w:author="samsung" w:date="2018-11-02T19:00:00Z"/>
                <w:rFonts w:cs="Arial"/>
              </w:rPr>
            </w:pPr>
            <w:ins w:id="485" w:author="samsung" w:date="2018-11-02T19:00:00Z">
              <w:r>
                <w:rPr>
                  <w:rFonts w:cs="Arial"/>
                </w:rPr>
                <w:t>Normal</w:t>
              </w:r>
            </w:ins>
          </w:p>
        </w:tc>
        <w:tc>
          <w:tcPr>
            <w:tcW w:w="1730" w:type="dxa"/>
            <w:vAlign w:val="center"/>
          </w:tcPr>
          <w:p w14:paraId="40B5158B" w14:textId="77777777" w:rsidR="00F23B09" w:rsidRDefault="00F23B09" w:rsidP="00082625">
            <w:pPr>
              <w:pStyle w:val="TAC"/>
              <w:rPr>
                <w:ins w:id="486" w:author="samsung" w:date="2018-11-02T19:00:00Z"/>
                <w:rFonts w:cs="Arial"/>
              </w:rPr>
            </w:pPr>
            <w:ins w:id="487" w:author="samsung" w:date="2018-11-02T19:00:00Z">
              <w:r w:rsidRPr="00B94D3F">
                <w:rPr>
                  <w:rFonts w:cs="Arial"/>
                </w:rPr>
                <w:t>TDLC300-100</w:t>
              </w:r>
              <w:r w:rsidRPr="00990604" w:rsidDel="002E550C">
                <w:rPr>
                  <w:rFonts w:cs="Arial"/>
                </w:rPr>
                <w:t xml:space="preserve"> </w:t>
              </w:r>
              <w:r w:rsidRPr="00990604">
                <w:rPr>
                  <w:rFonts w:cs="Arial"/>
                </w:rPr>
                <w:t>Low</w:t>
              </w:r>
            </w:ins>
          </w:p>
        </w:tc>
        <w:tc>
          <w:tcPr>
            <w:tcW w:w="1309" w:type="dxa"/>
            <w:shd w:val="clear" w:color="auto" w:fill="auto"/>
            <w:vAlign w:val="center"/>
          </w:tcPr>
          <w:p w14:paraId="7E084750" w14:textId="77777777" w:rsidR="00F23B09" w:rsidRPr="00E3724E" w:rsidRDefault="00F23B09" w:rsidP="00082625">
            <w:pPr>
              <w:pStyle w:val="TAC"/>
              <w:rPr>
                <w:ins w:id="488" w:author="samsung" w:date="2018-11-02T19:00:00Z"/>
                <w:rFonts w:cs="Arial"/>
                <w:lang w:eastAsia="zh-CN"/>
              </w:rPr>
            </w:pPr>
            <w:ins w:id="489" w:author="samsung" w:date="2018-11-02T19:00:00Z">
              <w:r>
                <w:rPr>
                  <w:rFonts w:cs="Arial" w:hint="eastAsia"/>
                  <w:lang w:eastAsia="zh-CN"/>
                </w:rPr>
                <w:t>[TBD]</w:t>
              </w:r>
            </w:ins>
          </w:p>
        </w:tc>
        <w:tc>
          <w:tcPr>
            <w:tcW w:w="1303" w:type="dxa"/>
            <w:shd w:val="clear" w:color="auto" w:fill="auto"/>
            <w:vAlign w:val="center"/>
          </w:tcPr>
          <w:p w14:paraId="1EA4D5C1" w14:textId="77777777" w:rsidR="00F23B09" w:rsidRPr="00E3724E" w:rsidRDefault="00F23B09" w:rsidP="00082625">
            <w:pPr>
              <w:pStyle w:val="TAC"/>
              <w:rPr>
                <w:ins w:id="490" w:author="samsung" w:date="2018-11-02T19:00:00Z"/>
                <w:rFonts w:cs="Arial"/>
                <w:lang w:eastAsia="zh-CN"/>
              </w:rPr>
            </w:pPr>
            <w:ins w:id="491" w:author="samsung" w:date="2018-11-02T19:00:00Z">
              <w:r>
                <w:rPr>
                  <w:rFonts w:cs="Arial" w:hint="eastAsia"/>
                  <w:lang w:eastAsia="zh-CN"/>
                </w:rPr>
                <w:t>[TBD]</w:t>
              </w:r>
            </w:ins>
          </w:p>
        </w:tc>
        <w:tc>
          <w:tcPr>
            <w:tcW w:w="1131" w:type="dxa"/>
            <w:shd w:val="clear" w:color="auto" w:fill="auto"/>
            <w:vAlign w:val="center"/>
          </w:tcPr>
          <w:p w14:paraId="34A9132C" w14:textId="77777777" w:rsidR="00F23B09" w:rsidRPr="00E3724E" w:rsidRDefault="00F23B09" w:rsidP="00082625">
            <w:pPr>
              <w:pStyle w:val="TAC"/>
              <w:rPr>
                <w:ins w:id="492" w:author="samsung" w:date="2018-11-02T19:00:00Z"/>
                <w:rFonts w:cs="Arial"/>
                <w:lang w:eastAsia="zh-CN"/>
              </w:rPr>
            </w:pPr>
            <w:ins w:id="493" w:author="samsung" w:date="2018-11-02T19:00:00Z">
              <w:r>
                <w:rPr>
                  <w:rFonts w:cs="Arial" w:hint="eastAsia"/>
                  <w:lang w:eastAsia="zh-CN"/>
                </w:rPr>
                <w:t>[TBD]</w:t>
              </w:r>
            </w:ins>
          </w:p>
        </w:tc>
      </w:tr>
      <w:tr w:rsidR="00F23B09" w:rsidRPr="00E3724E" w14:paraId="10A85C50" w14:textId="77777777" w:rsidTr="00082625">
        <w:trPr>
          <w:trHeight w:val="248"/>
          <w:jc w:val="center"/>
          <w:ins w:id="494" w:author="samsung" w:date="2018-11-02T19:00:00Z"/>
        </w:trPr>
        <w:tc>
          <w:tcPr>
            <w:tcW w:w="1352" w:type="dxa"/>
            <w:vMerge/>
            <w:vAlign w:val="center"/>
          </w:tcPr>
          <w:p w14:paraId="2BD51352" w14:textId="77777777" w:rsidR="00F23B09" w:rsidRDefault="00F23B09" w:rsidP="00082625">
            <w:pPr>
              <w:pStyle w:val="TAC"/>
              <w:rPr>
                <w:ins w:id="495" w:author="samsung" w:date="2018-11-02T19:00:00Z"/>
                <w:rFonts w:cs="Arial"/>
                <w:lang w:eastAsia="zh-CN"/>
              </w:rPr>
            </w:pPr>
          </w:p>
        </w:tc>
        <w:tc>
          <w:tcPr>
            <w:tcW w:w="1352" w:type="dxa"/>
            <w:vAlign w:val="center"/>
          </w:tcPr>
          <w:p w14:paraId="2852E8D6" w14:textId="77777777" w:rsidR="00F23B09" w:rsidRPr="00E3724E" w:rsidRDefault="00F23B09" w:rsidP="00082625">
            <w:pPr>
              <w:pStyle w:val="TAC"/>
              <w:rPr>
                <w:ins w:id="496" w:author="samsung" w:date="2018-11-02T19:00:00Z"/>
                <w:rFonts w:cs="Arial"/>
                <w:lang w:eastAsia="zh-CN"/>
              </w:rPr>
            </w:pPr>
            <w:ins w:id="497" w:author="samsung" w:date="2018-11-02T19:00:00Z">
              <w:r>
                <w:rPr>
                  <w:rFonts w:cs="Arial"/>
                  <w:lang w:eastAsia="zh-CN"/>
                </w:rPr>
                <w:t>8</w:t>
              </w:r>
            </w:ins>
          </w:p>
        </w:tc>
        <w:tc>
          <w:tcPr>
            <w:tcW w:w="1228" w:type="dxa"/>
            <w:vAlign w:val="center"/>
          </w:tcPr>
          <w:p w14:paraId="0FBB2E7D" w14:textId="77777777" w:rsidR="00F23B09" w:rsidRPr="00E3724E" w:rsidRDefault="00F23B09" w:rsidP="00082625">
            <w:pPr>
              <w:pStyle w:val="TAC"/>
              <w:rPr>
                <w:ins w:id="498" w:author="samsung" w:date="2018-11-02T19:00:00Z"/>
                <w:rFonts w:cs="Arial"/>
              </w:rPr>
            </w:pPr>
            <w:ins w:id="499" w:author="samsung" w:date="2018-11-02T19:00:00Z">
              <w:r>
                <w:rPr>
                  <w:rFonts w:cs="Arial"/>
                </w:rPr>
                <w:t>Normal</w:t>
              </w:r>
            </w:ins>
          </w:p>
        </w:tc>
        <w:tc>
          <w:tcPr>
            <w:tcW w:w="1730" w:type="dxa"/>
            <w:vAlign w:val="center"/>
          </w:tcPr>
          <w:p w14:paraId="1AF33599" w14:textId="77777777" w:rsidR="00F23B09" w:rsidRDefault="00F23B09" w:rsidP="00082625">
            <w:pPr>
              <w:pStyle w:val="TAC"/>
              <w:rPr>
                <w:ins w:id="500" w:author="samsung" w:date="2018-11-02T19:00:00Z"/>
                <w:rFonts w:cs="Arial"/>
              </w:rPr>
            </w:pPr>
            <w:ins w:id="501" w:author="samsung" w:date="2018-11-02T19:00:00Z">
              <w:r w:rsidRPr="00B94D3F">
                <w:rPr>
                  <w:rFonts w:cs="Arial"/>
                </w:rPr>
                <w:t>TDLC300-100</w:t>
              </w:r>
              <w:r w:rsidRPr="00990604" w:rsidDel="002E550C">
                <w:rPr>
                  <w:rFonts w:cs="Arial"/>
                </w:rPr>
                <w:t xml:space="preserve"> </w:t>
              </w:r>
              <w:r w:rsidRPr="00990604">
                <w:rPr>
                  <w:rFonts w:cs="Arial"/>
                </w:rPr>
                <w:t>Low</w:t>
              </w:r>
            </w:ins>
          </w:p>
        </w:tc>
        <w:tc>
          <w:tcPr>
            <w:tcW w:w="1309" w:type="dxa"/>
            <w:shd w:val="clear" w:color="auto" w:fill="auto"/>
            <w:vAlign w:val="center"/>
          </w:tcPr>
          <w:p w14:paraId="7F5BED4B" w14:textId="77777777" w:rsidR="00F23B09" w:rsidRPr="00E3724E" w:rsidRDefault="00F23B09" w:rsidP="00082625">
            <w:pPr>
              <w:pStyle w:val="TAC"/>
              <w:rPr>
                <w:ins w:id="502" w:author="samsung" w:date="2018-11-02T19:00:00Z"/>
                <w:rFonts w:cs="Arial"/>
                <w:lang w:eastAsia="zh-CN"/>
              </w:rPr>
            </w:pPr>
            <w:ins w:id="503" w:author="samsung" w:date="2018-11-02T19:00:00Z">
              <w:r>
                <w:rPr>
                  <w:rFonts w:cs="Arial" w:hint="eastAsia"/>
                  <w:lang w:eastAsia="zh-CN"/>
                </w:rPr>
                <w:t>[TBD]</w:t>
              </w:r>
            </w:ins>
          </w:p>
        </w:tc>
        <w:tc>
          <w:tcPr>
            <w:tcW w:w="1303" w:type="dxa"/>
            <w:shd w:val="clear" w:color="auto" w:fill="auto"/>
            <w:vAlign w:val="center"/>
          </w:tcPr>
          <w:p w14:paraId="04AB57BA" w14:textId="77777777" w:rsidR="00F23B09" w:rsidRPr="00E3724E" w:rsidRDefault="00F23B09" w:rsidP="00082625">
            <w:pPr>
              <w:pStyle w:val="TAC"/>
              <w:rPr>
                <w:ins w:id="504" w:author="samsung" w:date="2018-11-02T19:00:00Z"/>
                <w:rFonts w:cs="Arial"/>
                <w:lang w:eastAsia="zh-CN"/>
              </w:rPr>
            </w:pPr>
            <w:ins w:id="505" w:author="samsung" w:date="2018-11-02T19:00:00Z">
              <w:r>
                <w:rPr>
                  <w:rFonts w:cs="Arial" w:hint="eastAsia"/>
                  <w:lang w:eastAsia="zh-CN"/>
                </w:rPr>
                <w:t>[TBD]</w:t>
              </w:r>
            </w:ins>
          </w:p>
        </w:tc>
        <w:tc>
          <w:tcPr>
            <w:tcW w:w="1131" w:type="dxa"/>
            <w:shd w:val="clear" w:color="auto" w:fill="auto"/>
            <w:vAlign w:val="center"/>
          </w:tcPr>
          <w:p w14:paraId="3C512940" w14:textId="77777777" w:rsidR="00F23B09" w:rsidRPr="00E3724E" w:rsidRDefault="00F23B09" w:rsidP="00082625">
            <w:pPr>
              <w:pStyle w:val="TAC"/>
              <w:rPr>
                <w:ins w:id="506" w:author="samsung" w:date="2018-11-02T19:00:00Z"/>
                <w:rFonts w:cs="Arial"/>
                <w:lang w:eastAsia="zh-CN"/>
              </w:rPr>
            </w:pPr>
            <w:ins w:id="507" w:author="samsung" w:date="2018-11-02T19:00:00Z">
              <w:r>
                <w:rPr>
                  <w:rFonts w:cs="Arial" w:hint="eastAsia"/>
                  <w:lang w:eastAsia="zh-CN"/>
                </w:rPr>
                <w:t>[TBD]</w:t>
              </w:r>
            </w:ins>
          </w:p>
        </w:tc>
      </w:tr>
    </w:tbl>
    <w:p w14:paraId="25EA174C" w14:textId="77777777" w:rsidR="00F23B09" w:rsidRPr="00E3724E" w:rsidRDefault="00F23B09" w:rsidP="00F23B09">
      <w:pPr>
        <w:rPr>
          <w:ins w:id="508" w:author="samsung" w:date="2018-11-02T19:00:00Z"/>
        </w:rPr>
      </w:pPr>
    </w:p>
    <w:p w14:paraId="208C74DC" w14:textId="77777777" w:rsidR="00F23B09" w:rsidRDefault="00F23B09" w:rsidP="00F23B09">
      <w:pPr>
        <w:pStyle w:val="TH"/>
        <w:rPr>
          <w:ins w:id="509" w:author="samsung" w:date="2018-11-02T19:00:00Z"/>
          <w:lang w:eastAsia="zh-CN"/>
        </w:rPr>
      </w:pPr>
      <w:ins w:id="510" w:author="samsung" w:date="2018-11-02T19:00:00Z">
        <w:r w:rsidRPr="00E3724E">
          <w:t xml:space="preserve">Table </w:t>
        </w:r>
        <w:r>
          <w:t>8.3.</w:t>
        </w:r>
        <w:r>
          <w:rPr>
            <w:rFonts w:hint="eastAsia"/>
            <w:lang w:eastAsia="zh-CN"/>
          </w:rPr>
          <w:t>4</w:t>
        </w:r>
        <w:r>
          <w:t>.</w:t>
        </w:r>
        <w:r>
          <w:rPr>
            <w:rFonts w:hint="eastAsia"/>
            <w:lang w:eastAsia="zh-CN"/>
          </w:rPr>
          <w:t>3.2</w:t>
        </w:r>
        <w:r>
          <w:t>-</w:t>
        </w:r>
        <w:r>
          <w:rPr>
            <w:rFonts w:hint="eastAsia"/>
            <w:lang w:eastAsia="zh-CN"/>
          </w:rPr>
          <w:t>2</w:t>
        </w:r>
        <w:r w:rsidRPr="00E3724E">
          <w:t>:</w:t>
        </w:r>
        <w:r>
          <w:t xml:space="preserve"> Minimum requirements for PUCCH format </w:t>
        </w:r>
        <w:r>
          <w:rPr>
            <w:rFonts w:hint="eastAsia"/>
            <w:lang w:eastAsia="zh-CN"/>
          </w:rPr>
          <w:t>2</w:t>
        </w:r>
        <w:r w:rsidRPr="00E3724E">
          <w:t xml:space="preserve"> </w:t>
        </w:r>
        <w:r>
          <w:t xml:space="preserve">with </w:t>
        </w:r>
        <w:r>
          <w:rPr>
            <w:rFonts w:hint="eastAsia"/>
            <w:lang w:eastAsia="zh-CN"/>
          </w:rPr>
          <w:t xml:space="preserve">30 </w:t>
        </w:r>
        <w:r>
          <w:t>kHz SCS</w:t>
        </w:r>
      </w:ins>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14"/>
        <w:gridCol w:w="1104"/>
        <w:gridCol w:w="2157"/>
        <w:gridCol w:w="823"/>
        <w:gridCol w:w="851"/>
        <w:gridCol w:w="850"/>
        <w:gridCol w:w="951"/>
      </w:tblGrid>
      <w:tr w:rsidR="00F23B09" w:rsidRPr="00E3724E" w14:paraId="0DA9D21D" w14:textId="77777777" w:rsidTr="00082625">
        <w:trPr>
          <w:trHeight w:val="107"/>
          <w:jc w:val="center"/>
          <w:ins w:id="511" w:author="samsung" w:date="2018-11-02T19:00:00Z"/>
        </w:trPr>
        <w:tc>
          <w:tcPr>
            <w:tcW w:w="1323" w:type="dxa"/>
            <w:vMerge w:val="restart"/>
          </w:tcPr>
          <w:p w14:paraId="476BE2E1" w14:textId="77777777" w:rsidR="00F23B09" w:rsidRPr="00E3724E" w:rsidRDefault="00F23B09" w:rsidP="00082625">
            <w:pPr>
              <w:pStyle w:val="TAH"/>
              <w:rPr>
                <w:ins w:id="512" w:author="samsung" w:date="2018-11-02T19:00:00Z"/>
                <w:rFonts w:cs="Arial"/>
                <w:lang w:eastAsia="zh-CN"/>
              </w:rPr>
            </w:pPr>
            <w:ins w:id="513"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214" w:type="dxa"/>
            <w:vMerge w:val="restart"/>
          </w:tcPr>
          <w:p w14:paraId="10EBAC1B" w14:textId="77777777" w:rsidR="00F23B09" w:rsidRPr="00E3724E" w:rsidRDefault="00F23B09" w:rsidP="00082625">
            <w:pPr>
              <w:pStyle w:val="TAH"/>
              <w:rPr>
                <w:ins w:id="514" w:author="samsung" w:date="2018-11-02T19:00:00Z"/>
                <w:rFonts w:cs="Arial"/>
                <w:lang w:eastAsia="zh-CN"/>
              </w:rPr>
            </w:pPr>
            <w:ins w:id="515" w:author="samsung" w:date="2018-11-02T19:00:00Z">
              <w:r w:rsidRPr="00E3724E">
                <w:rPr>
                  <w:rFonts w:cs="Arial"/>
                  <w:lang w:eastAsia="zh-CN"/>
                </w:rPr>
                <w:t>Number of RX antennas</w:t>
              </w:r>
            </w:ins>
          </w:p>
        </w:tc>
        <w:tc>
          <w:tcPr>
            <w:tcW w:w="1104" w:type="dxa"/>
            <w:vMerge w:val="restart"/>
          </w:tcPr>
          <w:p w14:paraId="3C363D88" w14:textId="77777777" w:rsidR="00F23B09" w:rsidRPr="00E3724E" w:rsidRDefault="00F23B09" w:rsidP="00082625">
            <w:pPr>
              <w:pStyle w:val="TAH"/>
              <w:rPr>
                <w:ins w:id="516" w:author="samsung" w:date="2018-11-02T19:00:00Z"/>
                <w:rFonts w:cs="Arial"/>
              </w:rPr>
            </w:pPr>
            <w:ins w:id="517" w:author="samsung" w:date="2018-11-02T19:00:00Z">
              <w:r w:rsidRPr="00E3724E">
                <w:rPr>
                  <w:rFonts w:cs="Arial"/>
                </w:rPr>
                <w:t>Cyclic Prefix</w:t>
              </w:r>
            </w:ins>
          </w:p>
        </w:tc>
        <w:tc>
          <w:tcPr>
            <w:tcW w:w="2157" w:type="dxa"/>
            <w:vMerge w:val="restart"/>
          </w:tcPr>
          <w:p w14:paraId="07E36D51" w14:textId="77777777" w:rsidR="00F23B09" w:rsidRPr="00E3724E" w:rsidRDefault="00F23B09" w:rsidP="00082625">
            <w:pPr>
              <w:pStyle w:val="TAH"/>
              <w:rPr>
                <w:ins w:id="518" w:author="samsung" w:date="2018-11-02T19:00:00Z"/>
                <w:rFonts w:cs="Arial"/>
              </w:rPr>
            </w:pPr>
            <w:ins w:id="519"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475" w:type="dxa"/>
            <w:gridSpan w:val="4"/>
          </w:tcPr>
          <w:p w14:paraId="3AE566E9" w14:textId="77777777" w:rsidR="00F23B09" w:rsidRPr="00E3724E" w:rsidRDefault="00F23B09" w:rsidP="00082625">
            <w:pPr>
              <w:pStyle w:val="TAH"/>
              <w:rPr>
                <w:ins w:id="520" w:author="samsung" w:date="2018-11-02T19:00:00Z"/>
                <w:rFonts w:cs="Arial"/>
              </w:rPr>
            </w:pPr>
            <w:ins w:id="521" w:author="samsung" w:date="2018-11-02T19:00:00Z">
              <w:r w:rsidRPr="00E3724E">
                <w:rPr>
                  <w:rFonts w:cs="Arial"/>
                </w:rPr>
                <w:t>Channel Bandwidth / SNR [dB]</w:t>
              </w:r>
            </w:ins>
          </w:p>
        </w:tc>
      </w:tr>
      <w:tr w:rsidR="00F23B09" w:rsidRPr="00E3724E" w14:paraId="7490EB18" w14:textId="77777777" w:rsidTr="00082625">
        <w:trPr>
          <w:trHeight w:val="77"/>
          <w:jc w:val="center"/>
          <w:ins w:id="522" w:author="samsung" w:date="2018-11-02T19:00:00Z"/>
        </w:trPr>
        <w:tc>
          <w:tcPr>
            <w:tcW w:w="1323" w:type="dxa"/>
            <w:vMerge/>
          </w:tcPr>
          <w:p w14:paraId="46EE515E" w14:textId="77777777" w:rsidR="00F23B09" w:rsidRPr="00E3724E" w:rsidRDefault="00F23B09" w:rsidP="00082625">
            <w:pPr>
              <w:pStyle w:val="TAH"/>
              <w:rPr>
                <w:ins w:id="523" w:author="samsung" w:date="2018-11-02T19:00:00Z"/>
                <w:rFonts w:cs="Arial"/>
              </w:rPr>
            </w:pPr>
          </w:p>
        </w:tc>
        <w:tc>
          <w:tcPr>
            <w:tcW w:w="1214" w:type="dxa"/>
            <w:vMerge/>
          </w:tcPr>
          <w:p w14:paraId="3FB44AC8" w14:textId="77777777" w:rsidR="00F23B09" w:rsidRPr="00E3724E" w:rsidRDefault="00F23B09" w:rsidP="00082625">
            <w:pPr>
              <w:pStyle w:val="TAH"/>
              <w:rPr>
                <w:ins w:id="524" w:author="samsung" w:date="2018-11-02T19:00:00Z"/>
                <w:rFonts w:cs="Arial"/>
              </w:rPr>
            </w:pPr>
          </w:p>
        </w:tc>
        <w:tc>
          <w:tcPr>
            <w:tcW w:w="1104" w:type="dxa"/>
            <w:vMerge/>
          </w:tcPr>
          <w:p w14:paraId="02A5A703" w14:textId="77777777" w:rsidR="00F23B09" w:rsidRPr="00E3724E" w:rsidRDefault="00F23B09" w:rsidP="00082625">
            <w:pPr>
              <w:pStyle w:val="TAH"/>
              <w:rPr>
                <w:ins w:id="525" w:author="samsung" w:date="2018-11-02T19:00:00Z"/>
                <w:rFonts w:cs="Arial"/>
              </w:rPr>
            </w:pPr>
          </w:p>
        </w:tc>
        <w:tc>
          <w:tcPr>
            <w:tcW w:w="2157" w:type="dxa"/>
            <w:vMerge/>
          </w:tcPr>
          <w:p w14:paraId="2804D517" w14:textId="77777777" w:rsidR="00F23B09" w:rsidRPr="00E3724E" w:rsidRDefault="00F23B09" w:rsidP="00082625">
            <w:pPr>
              <w:pStyle w:val="TAH"/>
              <w:rPr>
                <w:ins w:id="526" w:author="samsung" w:date="2018-11-02T19:00:00Z"/>
                <w:rFonts w:cs="Arial"/>
              </w:rPr>
            </w:pPr>
          </w:p>
        </w:tc>
        <w:tc>
          <w:tcPr>
            <w:tcW w:w="823" w:type="dxa"/>
          </w:tcPr>
          <w:p w14:paraId="5C6F9345" w14:textId="77777777" w:rsidR="00F23B09" w:rsidRPr="00E3724E" w:rsidRDefault="00F23B09" w:rsidP="00082625">
            <w:pPr>
              <w:pStyle w:val="TAH"/>
              <w:rPr>
                <w:ins w:id="527" w:author="samsung" w:date="2018-11-02T19:00:00Z"/>
                <w:rFonts w:cs="Arial"/>
                <w:lang w:eastAsia="zh-CN"/>
              </w:rPr>
            </w:pPr>
            <w:ins w:id="528" w:author="samsung" w:date="2018-11-02T19:00:00Z">
              <w:r>
                <w:rPr>
                  <w:rFonts w:cs="Arial"/>
                </w:rPr>
                <w:t>10</w:t>
              </w:r>
              <w:r>
                <w:rPr>
                  <w:rFonts w:cs="Arial" w:hint="eastAsia"/>
                  <w:lang w:eastAsia="zh-CN"/>
                </w:rPr>
                <w:t>MHz</w:t>
              </w:r>
            </w:ins>
          </w:p>
        </w:tc>
        <w:tc>
          <w:tcPr>
            <w:tcW w:w="851" w:type="dxa"/>
          </w:tcPr>
          <w:p w14:paraId="3F71AC96" w14:textId="77777777" w:rsidR="00F23B09" w:rsidRPr="00E3724E" w:rsidRDefault="00F23B09" w:rsidP="00082625">
            <w:pPr>
              <w:pStyle w:val="TAH"/>
              <w:rPr>
                <w:ins w:id="529" w:author="samsung" w:date="2018-11-02T19:00:00Z"/>
                <w:rFonts w:cs="Arial"/>
                <w:lang w:eastAsia="zh-CN"/>
              </w:rPr>
            </w:pPr>
            <w:ins w:id="530" w:author="samsung" w:date="2018-11-02T19:00:00Z">
              <w:r>
                <w:rPr>
                  <w:rFonts w:cs="Arial"/>
                </w:rPr>
                <w:t>2</w:t>
              </w:r>
              <w:r w:rsidRPr="00E3724E">
                <w:rPr>
                  <w:rFonts w:cs="Arial"/>
                </w:rPr>
                <w:t>0</w:t>
              </w:r>
              <w:r>
                <w:rPr>
                  <w:rFonts w:cs="Arial" w:hint="eastAsia"/>
                  <w:lang w:eastAsia="zh-CN"/>
                </w:rPr>
                <w:t>MHz</w:t>
              </w:r>
            </w:ins>
          </w:p>
        </w:tc>
        <w:tc>
          <w:tcPr>
            <w:tcW w:w="850" w:type="dxa"/>
          </w:tcPr>
          <w:p w14:paraId="06F6CD43" w14:textId="77777777" w:rsidR="00F23B09" w:rsidRPr="00E3724E" w:rsidRDefault="00F23B09" w:rsidP="00082625">
            <w:pPr>
              <w:pStyle w:val="TAH"/>
              <w:rPr>
                <w:ins w:id="531" w:author="samsung" w:date="2018-11-02T19:00:00Z"/>
                <w:rFonts w:cs="Arial"/>
                <w:lang w:eastAsia="zh-CN"/>
              </w:rPr>
            </w:pPr>
            <w:ins w:id="532" w:author="samsung" w:date="2018-11-02T19:00:00Z">
              <w:r>
                <w:rPr>
                  <w:rFonts w:cs="Arial"/>
                </w:rPr>
                <w:t>40</w:t>
              </w:r>
              <w:r>
                <w:rPr>
                  <w:rFonts w:cs="Arial" w:hint="eastAsia"/>
                  <w:lang w:eastAsia="zh-CN"/>
                </w:rPr>
                <w:t>MHz</w:t>
              </w:r>
            </w:ins>
          </w:p>
        </w:tc>
        <w:tc>
          <w:tcPr>
            <w:tcW w:w="951" w:type="dxa"/>
          </w:tcPr>
          <w:p w14:paraId="452D43DA" w14:textId="77777777" w:rsidR="00F23B09" w:rsidRDefault="00F23B09" w:rsidP="00082625">
            <w:pPr>
              <w:pStyle w:val="TAH"/>
              <w:rPr>
                <w:ins w:id="533" w:author="samsung" w:date="2018-11-02T19:00:00Z"/>
                <w:rFonts w:cs="Arial"/>
                <w:lang w:eastAsia="zh-CN"/>
              </w:rPr>
            </w:pPr>
            <w:ins w:id="534" w:author="samsung" w:date="2018-11-02T19:00:00Z">
              <w:r>
                <w:rPr>
                  <w:rFonts w:cs="Arial"/>
                </w:rPr>
                <w:t>100</w:t>
              </w:r>
              <w:r>
                <w:rPr>
                  <w:rFonts w:cs="Arial" w:hint="eastAsia"/>
                  <w:lang w:eastAsia="zh-CN"/>
                </w:rPr>
                <w:t>MHz</w:t>
              </w:r>
            </w:ins>
          </w:p>
        </w:tc>
      </w:tr>
      <w:tr w:rsidR="00F23B09" w:rsidRPr="00E3724E" w14:paraId="055A15B6" w14:textId="77777777" w:rsidTr="00082625">
        <w:trPr>
          <w:trHeight w:val="202"/>
          <w:jc w:val="center"/>
          <w:ins w:id="535" w:author="samsung" w:date="2018-11-02T19:00:00Z"/>
        </w:trPr>
        <w:tc>
          <w:tcPr>
            <w:tcW w:w="1323" w:type="dxa"/>
            <w:vMerge w:val="restart"/>
            <w:vAlign w:val="center"/>
          </w:tcPr>
          <w:p w14:paraId="7697DCF2" w14:textId="77777777" w:rsidR="00F23B09" w:rsidRPr="00E3724E" w:rsidRDefault="00F23B09" w:rsidP="00082625">
            <w:pPr>
              <w:pStyle w:val="TAC"/>
              <w:rPr>
                <w:ins w:id="536" w:author="samsung" w:date="2018-11-02T19:00:00Z"/>
                <w:rFonts w:cs="Arial"/>
                <w:lang w:eastAsia="zh-CN"/>
              </w:rPr>
            </w:pPr>
            <w:ins w:id="537" w:author="samsung" w:date="2018-11-02T19:00:00Z">
              <w:r>
                <w:rPr>
                  <w:rFonts w:cs="Arial"/>
                  <w:lang w:eastAsia="zh-CN"/>
                </w:rPr>
                <w:t>1</w:t>
              </w:r>
            </w:ins>
          </w:p>
        </w:tc>
        <w:tc>
          <w:tcPr>
            <w:tcW w:w="1214" w:type="dxa"/>
            <w:vAlign w:val="center"/>
          </w:tcPr>
          <w:p w14:paraId="3B04190A" w14:textId="77777777" w:rsidR="00F23B09" w:rsidRPr="00E3724E" w:rsidRDefault="00F23B09" w:rsidP="00082625">
            <w:pPr>
              <w:pStyle w:val="TAC"/>
              <w:rPr>
                <w:ins w:id="538" w:author="samsung" w:date="2018-11-02T19:00:00Z"/>
                <w:rFonts w:cs="Arial"/>
                <w:lang w:eastAsia="zh-CN"/>
              </w:rPr>
            </w:pPr>
            <w:ins w:id="539" w:author="samsung" w:date="2018-11-02T19:00:00Z">
              <w:r w:rsidRPr="00E3724E">
                <w:rPr>
                  <w:rFonts w:cs="Arial"/>
                  <w:lang w:eastAsia="zh-CN"/>
                </w:rPr>
                <w:t>2</w:t>
              </w:r>
            </w:ins>
          </w:p>
        </w:tc>
        <w:tc>
          <w:tcPr>
            <w:tcW w:w="1104" w:type="dxa"/>
            <w:vAlign w:val="center"/>
          </w:tcPr>
          <w:p w14:paraId="2741687B" w14:textId="77777777" w:rsidR="00F23B09" w:rsidRPr="00E3724E" w:rsidRDefault="00F23B09" w:rsidP="00082625">
            <w:pPr>
              <w:pStyle w:val="TAC"/>
              <w:rPr>
                <w:ins w:id="540" w:author="samsung" w:date="2018-11-02T19:00:00Z"/>
                <w:rFonts w:cs="Arial"/>
              </w:rPr>
            </w:pPr>
            <w:ins w:id="541" w:author="samsung" w:date="2018-11-02T19:00:00Z">
              <w:r w:rsidRPr="00E3724E">
                <w:rPr>
                  <w:rFonts w:cs="Arial"/>
                </w:rPr>
                <w:t>Normal</w:t>
              </w:r>
            </w:ins>
          </w:p>
        </w:tc>
        <w:tc>
          <w:tcPr>
            <w:tcW w:w="2157" w:type="dxa"/>
            <w:vAlign w:val="center"/>
          </w:tcPr>
          <w:p w14:paraId="1351F3FA" w14:textId="77777777" w:rsidR="00F23B09" w:rsidRDefault="00F23B09" w:rsidP="00082625">
            <w:pPr>
              <w:pStyle w:val="TAC"/>
              <w:rPr>
                <w:ins w:id="542" w:author="samsung" w:date="2018-11-02T19:00:00Z"/>
                <w:rFonts w:cs="Arial"/>
              </w:rPr>
            </w:pPr>
            <w:ins w:id="543" w:author="samsung" w:date="2018-11-02T19:00:00Z">
              <w:r w:rsidRPr="00F31395">
                <w:rPr>
                  <w:rFonts w:cs="Arial"/>
                </w:rPr>
                <w:t>TDLC300-100</w:t>
              </w:r>
              <w:r w:rsidRPr="00990604" w:rsidDel="002E550C">
                <w:rPr>
                  <w:rFonts w:cs="Arial"/>
                </w:rPr>
                <w:t xml:space="preserve"> </w:t>
              </w:r>
              <w:r w:rsidRPr="00990604">
                <w:rPr>
                  <w:rFonts w:cs="Arial"/>
                </w:rPr>
                <w:t>Low</w:t>
              </w:r>
            </w:ins>
          </w:p>
        </w:tc>
        <w:tc>
          <w:tcPr>
            <w:tcW w:w="823" w:type="dxa"/>
            <w:shd w:val="clear" w:color="auto" w:fill="auto"/>
            <w:vAlign w:val="center"/>
          </w:tcPr>
          <w:p w14:paraId="4A0987A0" w14:textId="77777777" w:rsidR="00F23B09" w:rsidRPr="00E3724E" w:rsidRDefault="00F23B09" w:rsidP="00082625">
            <w:pPr>
              <w:pStyle w:val="TAC"/>
              <w:rPr>
                <w:ins w:id="544" w:author="samsung" w:date="2018-11-02T19:00:00Z"/>
                <w:rFonts w:cs="Arial"/>
                <w:lang w:eastAsia="zh-CN"/>
              </w:rPr>
            </w:pPr>
            <w:ins w:id="545" w:author="samsung" w:date="2018-11-02T19:00:00Z">
              <w:r>
                <w:rPr>
                  <w:rFonts w:cs="Arial" w:hint="eastAsia"/>
                  <w:lang w:eastAsia="zh-CN"/>
                </w:rPr>
                <w:t>[TBD]</w:t>
              </w:r>
            </w:ins>
          </w:p>
        </w:tc>
        <w:tc>
          <w:tcPr>
            <w:tcW w:w="851" w:type="dxa"/>
            <w:shd w:val="clear" w:color="auto" w:fill="auto"/>
            <w:vAlign w:val="center"/>
          </w:tcPr>
          <w:p w14:paraId="6AA4DBBD" w14:textId="77777777" w:rsidR="00F23B09" w:rsidRPr="00E3724E" w:rsidRDefault="00F23B09" w:rsidP="00082625">
            <w:pPr>
              <w:pStyle w:val="TAC"/>
              <w:rPr>
                <w:ins w:id="546" w:author="samsung" w:date="2018-11-02T19:00:00Z"/>
                <w:rFonts w:cs="Arial"/>
                <w:lang w:eastAsia="zh-CN"/>
              </w:rPr>
            </w:pPr>
            <w:ins w:id="547" w:author="samsung" w:date="2018-11-02T19:00:00Z">
              <w:r>
                <w:rPr>
                  <w:rFonts w:cs="Arial" w:hint="eastAsia"/>
                  <w:lang w:eastAsia="zh-CN"/>
                </w:rPr>
                <w:t>[TBD]</w:t>
              </w:r>
            </w:ins>
          </w:p>
        </w:tc>
        <w:tc>
          <w:tcPr>
            <w:tcW w:w="850" w:type="dxa"/>
            <w:shd w:val="clear" w:color="auto" w:fill="auto"/>
            <w:vAlign w:val="center"/>
          </w:tcPr>
          <w:p w14:paraId="518EE0F6" w14:textId="77777777" w:rsidR="00F23B09" w:rsidRPr="00E3724E" w:rsidRDefault="00F23B09" w:rsidP="00082625">
            <w:pPr>
              <w:pStyle w:val="TAC"/>
              <w:rPr>
                <w:ins w:id="548" w:author="samsung" w:date="2018-11-02T19:00:00Z"/>
                <w:rFonts w:cs="Arial"/>
                <w:lang w:eastAsia="zh-CN"/>
              </w:rPr>
            </w:pPr>
            <w:ins w:id="549" w:author="samsung" w:date="2018-11-02T19:00:00Z">
              <w:r>
                <w:rPr>
                  <w:rFonts w:cs="Arial" w:hint="eastAsia"/>
                  <w:lang w:eastAsia="zh-CN"/>
                </w:rPr>
                <w:t>[TBD]</w:t>
              </w:r>
            </w:ins>
          </w:p>
        </w:tc>
        <w:tc>
          <w:tcPr>
            <w:tcW w:w="951" w:type="dxa"/>
            <w:vAlign w:val="center"/>
          </w:tcPr>
          <w:p w14:paraId="71592E82" w14:textId="77777777" w:rsidR="00F23B09" w:rsidRPr="00E3724E" w:rsidRDefault="00F23B09" w:rsidP="00082625">
            <w:pPr>
              <w:pStyle w:val="TAC"/>
              <w:rPr>
                <w:ins w:id="550" w:author="samsung" w:date="2018-11-02T19:00:00Z"/>
                <w:rFonts w:cs="Arial"/>
                <w:lang w:eastAsia="zh-CN"/>
              </w:rPr>
            </w:pPr>
            <w:ins w:id="551" w:author="samsung" w:date="2018-11-02T19:00:00Z">
              <w:r>
                <w:rPr>
                  <w:rFonts w:cs="Arial" w:hint="eastAsia"/>
                  <w:lang w:eastAsia="zh-CN"/>
                </w:rPr>
                <w:t>[TBD]</w:t>
              </w:r>
            </w:ins>
          </w:p>
        </w:tc>
      </w:tr>
      <w:tr w:rsidR="00F23B09" w:rsidRPr="00E3724E" w14:paraId="3EFDDF60" w14:textId="77777777" w:rsidTr="00082625">
        <w:trPr>
          <w:trHeight w:val="202"/>
          <w:jc w:val="center"/>
          <w:ins w:id="552" w:author="samsung" w:date="2018-11-02T19:00:00Z"/>
        </w:trPr>
        <w:tc>
          <w:tcPr>
            <w:tcW w:w="1323" w:type="dxa"/>
            <w:vMerge/>
            <w:vAlign w:val="center"/>
          </w:tcPr>
          <w:p w14:paraId="6BFF8A8E" w14:textId="77777777" w:rsidR="00F23B09" w:rsidRDefault="00F23B09" w:rsidP="00082625">
            <w:pPr>
              <w:pStyle w:val="TAC"/>
              <w:rPr>
                <w:ins w:id="553" w:author="samsung" w:date="2018-11-02T19:00:00Z"/>
                <w:rFonts w:cs="Arial"/>
                <w:lang w:eastAsia="zh-CN"/>
              </w:rPr>
            </w:pPr>
          </w:p>
        </w:tc>
        <w:tc>
          <w:tcPr>
            <w:tcW w:w="1214" w:type="dxa"/>
            <w:vAlign w:val="center"/>
          </w:tcPr>
          <w:p w14:paraId="45736691" w14:textId="77777777" w:rsidR="00F23B09" w:rsidRPr="00E3724E" w:rsidRDefault="00F23B09" w:rsidP="00082625">
            <w:pPr>
              <w:pStyle w:val="TAC"/>
              <w:rPr>
                <w:ins w:id="554" w:author="samsung" w:date="2018-11-02T19:00:00Z"/>
                <w:rFonts w:cs="Arial"/>
                <w:lang w:eastAsia="zh-CN"/>
              </w:rPr>
            </w:pPr>
            <w:ins w:id="555" w:author="samsung" w:date="2018-11-02T19:00:00Z">
              <w:r>
                <w:rPr>
                  <w:rFonts w:cs="Arial"/>
                  <w:lang w:eastAsia="zh-CN"/>
                </w:rPr>
                <w:t>4</w:t>
              </w:r>
            </w:ins>
          </w:p>
        </w:tc>
        <w:tc>
          <w:tcPr>
            <w:tcW w:w="1104" w:type="dxa"/>
            <w:vAlign w:val="center"/>
          </w:tcPr>
          <w:p w14:paraId="7732A19D" w14:textId="77777777" w:rsidR="00F23B09" w:rsidRPr="00E3724E" w:rsidRDefault="00F23B09" w:rsidP="00082625">
            <w:pPr>
              <w:pStyle w:val="TAC"/>
              <w:rPr>
                <w:ins w:id="556" w:author="samsung" w:date="2018-11-02T19:00:00Z"/>
                <w:rFonts w:cs="Arial"/>
              </w:rPr>
            </w:pPr>
            <w:ins w:id="557" w:author="samsung" w:date="2018-11-02T19:00:00Z">
              <w:r>
                <w:rPr>
                  <w:rFonts w:cs="Arial"/>
                </w:rPr>
                <w:t>Normal</w:t>
              </w:r>
            </w:ins>
          </w:p>
        </w:tc>
        <w:tc>
          <w:tcPr>
            <w:tcW w:w="2157" w:type="dxa"/>
            <w:vAlign w:val="center"/>
          </w:tcPr>
          <w:p w14:paraId="6C6EF52D" w14:textId="77777777" w:rsidR="00F23B09" w:rsidRDefault="00F23B09" w:rsidP="00082625">
            <w:pPr>
              <w:pStyle w:val="TAC"/>
              <w:rPr>
                <w:ins w:id="558" w:author="samsung" w:date="2018-11-02T19:00:00Z"/>
                <w:rFonts w:cs="Arial"/>
              </w:rPr>
            </w:pPr>
            <w:ins w:id="559" w:author="samsung" w:date="2018-11-02T19:00:00Z">
              <w:r w:rsidRPr="00F31395">
                <w:rPr>
                  <w:rFonts w:cs="Arial"/>
                </w:rPr>
                <w:t>TDLC300-100</w:t>
              </w:r>
              <w:r w:rsidRPr="00990604" w:rsidDel="002E550C">
                <w:rPr>
                  <w:rFonts w:cs="Arial"/>
                </w:rPr>
                <w:t xml:space="preserve"> </w:t>
              </w:r>
              <w:r w:rsidRPr="00990604">
                <w:rPr>
                  <w:rFonts w:cs="Arial"/>
                </w:rPr>
                <w:t>Low</w:t>
              </w:r>
            </w:ins>
          </w:p>
        </w:tc>
        <w:tc>
          <w:tcPr>
            <w:tcW w:w="823" w:type="dxa"/>
            <w:shd w:val="clear" w:color="auto" w:fill="auto"/>
            <w:vAlign w:val="center"/>
          </w:tcPr>
          <w:p w14:paraId="77C0A3D3" w14:textId="77777777" w:rsidR="00F23B09" w:rsidRPr="00E3724E" w:rsidRDefault="00F23B09" w:rsidP="00082625">
            <w:pPr>
              <w:pStyle w:val="TAC"/>
              <w:rPr>
                <w:ins w:id="560" w:author="samsung" w:date="2018-11-02T19:00:00Z"/>
                <w:rFonts w:cs="Arial"/>
                <w:lang w:eastAsia="zh-CN"/>
              </w:rPr>
            </w:pPr>
            <w:ins w:id="561" w:author="samsung" w:date="2018-11-02T19:00:00Z">
              <w:r>
                <w:rPr>
                  <w:rFonts w:cs="Arial" w:hint="eastAsia"/>
                  <w:lang w:eastAsia="zh-CN"/>
                </w:rPr>
                <w:t>[TBD]</w:t>
              </w:r>
            </w:ins>
          </w:p>
        </w:tc>
        <w:tc>
          <w:tcPr>
            <w:tcW w:w="851" w:type="dxa"/>
            <w:shd w:val="clear" w:color="auto" w:fill="auto"/>
            <w:vAlign w:val="center"/>
          </w:tcPr>
          <w:p w14:paraId="3459C5D2" w14:textId="77777777" w:rsidR="00F23B09" w:rsidRPr="00E3724E" w:rsidRDefault="00F23B09" w:rsidP="00082625">
            <w:pPr>
              <w:pStyle w:val="TAC"/>
              <w:rPr>
                <w:ins w:id="562" w:author="samsung" w:date="2018-11-02T19:00:00Z"/>
                <w:rFonts w:cs="Arial"/>
                <w:lang w:eastAsia="zh-CN"/>
              </w:rPr>
            </w:pPr>
            <w:ins w:id="563" w:author="samsung" w:date="2018-11-02T19:00:00Z">
              <w:r>
                <w:rPr>
                  <w:rFonts w:cs="Arial" w:hint="eastAsia"/>
                  <w:lang w:eastAsia="zh-CN"/>
                </w:rPr>
                <w:t>[TBD]</w:t>
              </w:r>
            </w:ins>
          </w:p>
        </w:tc>
        <w:tc>
          <w:tcPr>
            <w:tcW w:w="850" w:type="dxa"/>
            <w:shd w:val="clear" w:color="auto" w:fill="auto"/>
            <w:vAlign w:val="center"/>
          </w:tcPr>
          <w:p w14:paraId="7306DFFA" w14:textId="77777777" w:rsidR="00F23B09" w:rsidRPr="00E3724E" w:rsidRDefault="00F23B09" w:rsidP="00082625">
            <w:pPr>
              <w:pStyle w:val="TAC"/>
              <w:rPr>
                <w:ins w:id="564" w:author="samsung" w:date="2018-11-02T19:00:00Z"/>
                <w:rFonts w:cs="Arial"/>
                <w:lang w:eastAsia="zh-CN"/>
              </w:rPr>
            </w:pPr>
            <w:ins w:id="565" w:author="samsung" w:date="2018-11-02T19:00:00Z">
              <w:r>
                <w:rPr>
                  <w:rFonts w:cs="Arial" w:hint="eastAsia"/>
                  <w:lang w:eastAsia="zh-CN"/>
                </w:rPr>
                <w:t>[TBD]</w:t>
              </w:r>
            </w:ins>
          </w:p>
        </w:tc>
        <w:tc>
          <w:tcPr>
            <w:tcW w:w="951" w:type="dxa"/>
            <w:vAlign w:val="center"/>
          </w:tcPr>
          <w:p w14:paraId="69CB8017" w14:textId="77777777" w:rsidR="00F23B09" w:rsidRPr="00E3724E" w:rsidRDefault="00F23B09" w:rsidP="00082625">
            <w:pPr>
              <w:pStyle w:val="TAC"/>
              <w:rPr>
                <w:ins w:id="566" w:author="samsung" w:date="2018-11-02T19:00:00Z"/>
                <w:rFonts w:cs="Arial"/>
                <w:lang w:eastAsia="zh-CN"/>
              </w:rPr>
            </w:pPr>
            <w:ins w:id="567" w:author="samsung" w:date="2018-11-02T19:00:00Z">
              <w:r>
                <w:rPr>
                  <w:rFonts w:cs="Arial" w:hint="eastAsia"/>
                  <w:lang w:eastAsia="zh-CN"/>
                </w:rPr>
                <w:t>[TBD]</w:t>
              </w:r>
            </w:ins>
          </w:p>
        </w:tc>
      </w:tr>
      <w:tr w:rsidR="00F23B09" w:rsidRPr="00E3724E" w14:paraId="79019CAF" w14:textId="77777777" w:rsidTr="00082625">
        <w:trPr>
          <w:trHeight w:val="202"/>
          <w:jc w:val="center"/>
          <w:ins w:id="568" w:author="samsung" w:date="2018-11-02T19:00:00Z"/>
        </w:trPr>
        <w:tc>
          <w:tcPr>
            <w:tcW w:w="1323" w:type="dxa"/>
            <w:vMerge/>
            <w:vAlign w:val="center"/>
          </w:tcPr>
          <w:p w14:paraId="2C6F4ABB" w14:textId="77777777" w:rsidR="00F23B09" w:rsidRDefault="00F23B09" w:rsidP="00082625">
            <w:pPr>
              <w:pStyle w:val="TAC"/>
              <w:rPr>
                <w:ins w:id="569" w:author="samsung" w:date="2018-11-02T19:00:00Z"/>
                <w:rFonts w:cs="Arial"/>
                <w:lang w:eastAsia="zh-CN"/>
              </w:rPr>
            </w:pPr>
          </w:p>
        </w:tc>
        <w:tc>
          <w:tcPr>
            <w:tcW w:w="1214" w:type="dxa"/>
            <w:vAlign w:val="center"/>
          </w:tcPr>
          <w:p w14:paraId="4492AE24" w14:textId="77777777" w:rsidR="00F23B09" w:rsidRPr="00E3724E" w:rsidRDefault="00F23B09" w:rsidP="00082625">
            <w:pPr>
              <w:pStyle w:val="TAC"/>
              <w:rPr>
                <w:ins w:id="570" w:author="samsung" w:date="2018-11-02T19:00:00Z"/>
                <w:rFonts w:cs="Arial"/>
                <w:lang w:eastAsia="zh-CN"/>
              </w:rPr>
            </w:pPr>
            <w:ins w:id="571" w:author="samsung" w:date="2018-11-02T19:00:00Z">
              <w:r>
                <w:rPr>
                  <w:rFonts w:cs="Arial"/>
                  <w:lang w:eastAsia="zh-CN"/>
                </w:rPr>
                <w:t>8</w:t>
              </w:r>
            </w:ins>
          </w:p>
        </w:tc>
        <w:tc>
          <w:tcPr>
            <w:tcW w:w="1104" w:type="dxa"/>
            <w:vAlign w:val="center"/>
          </w:tcPr>
          <w:p w14:paraId="4A2F7C7C" w14:textId="77777777" w:rsidR="00F23B09" w:rsidRPr="00E3724E" w:rsidRDefault="00F23B09" w:rsidP="00082625">
            <w:pPr>
              <w:pStyle w:val="TAC"/>
              <w:rPr>
                <w:ins w:id="572" w:author="samsung" w:date="2018-11-02T19:00:00Z"/>
                <w:rFonts w:cs="Arial"/>
              </w:rPr>
            </w:pPr>
            <w:ins w:id="573" w:author="samsung" w:date="2018-11-02T19:00:00Z">
              <w:r>
                <w:rPr>
                  <w:rFonts w:cs="Arial"/>
                </w:rPr>
                <w:t>Normal</w:t>
              </w:r>
            </w:ins>
          </w:p>
        </w:tc>
        <w:tc>
          <w:tcPr>
            <w:tcW w:w="2157" w:type="dxa"/>
            <w:vAlign w:val="center"/>
          </w:tcPr>
          <w:p w14:paraId="1AC77FFC" w14:textId="77777777" w:rsidR="00F23B09" w:rsidRDefault="00F23B09" w:rsidP="00082625">
            <w:pPr>
              <w:pStyle w:val="TAC"/>
              <w:rPr>
                <w:ins w:id="574" w:author="samsung" w:date="2018-11-02T19:00:00Z"/>
                <w:rFonts w:cs="Arial"/>
              </w:rPr>
            </w:pPr>
            <w:ins w:id="575" w:author="samsung" w:date="2018-11-02T19:00:00Z">
              <w:r w:rsidRPr="00F31395">
                <w:rPr>
                  <w:rFonts w:cs="Arial"/>
                </w:rPr>
                <w:t>TDLC300-100</w:t>
              </w:r>
              <w:r w:rsidRPr="00990604" w:rsidDel="002E550C">
                <w:rPr>
                  <w:rFonts w:cs="Arial"/>
                </w:rPr>
                <w:t xml:space="preserve"> </w:t>
              </w:r>
              <w:r w:rsidRPr="00990604">
                <w:rPr>
                  <w:rFonts w:cs="Arial"/>
                </w:rPr>
                <w:t>Low</w:t>
              </w:r>
            </w:ins>
          </w:p>
        </w:tc>
        <w:tc>
          <w:tcPr>
            <w:tcW w:w="823" w:type="dxa"/>
            <w:shd w:val="clear" w:color="auto" w:fill="auto"/>
            <w:vAlign w:val="center"/>
          </w:tcPr>
          <w:p w14:paraId="72859F57" w14:textId="77777777" w:rsidR="00F23B09" w:rsidRPr="00E3724E" w:rsidRDefault="00F23B09" w:rsidP="00082625">
            <w:pPr>
              <w:pStyle w:val="TAC"/>
              <w:rPr>
                <w:ins w:id="576" w:author="samsung" w:date="2018-11-02T19:00:00Z"/>
                <w:rFonts w:cs="Arial"/>
                <w:lang w:eastAsia="zh-CN"/>
              </w:rPr>
            </w:pPr>
            <w:ins w:id="577" w:author="samsung" w:date="2018-11-02T19:00:00Z">
              <w:r>
                <w:rPr>
                  <w:rFonts w:cs="Arial" w:hint="eastAsia"/>
                  <w:lang w:eastAsia="zh-CN"/>
                </w:rPr>
                <w:t>[TBD]</w:t>
              </w:r>
            </w:ins>
          </w:p>
        </w:tc>
        <w:tc>
          <w:tcPr>
            <w:tcW w:w="851" w:type="dxa"/>
            <w:shd w:val="clear" w:color="auto" w:fill="auto"/>
            <w:vAlign w:val="center"/>
          </w:tcPr>
          <w:p w14:paraId="0B3EC0AC" w14:textId="77777777" w:rsidR="00F23B09" w:rsidRPr="00E3724E" w:rsidRDefault="00F23B09" w:rsidP="00082625">
            <w:pPr>
              <w:pStyle w:val="TAC"/>
              <w:rPr>
                <w:ins w:id="578" w:author="samsung" w:date="2018-11-02T19:00:00Z"/>
                <w:rFonts w:cs="Arial"/>
                <w:lang w:eastAsia="zh-CN"/>
              </w:rPr>
            </w:pPr>
            <w:ins w:id="579" w:author="samsung" w:date="2018-11-02T19:00:00Z">
              <w:r>
                <w:rPr>
                  <w:rFonts w:cs="Arial" w:hint="eastAsia"/>
                  <w:lang w:eastAsia="zh-CN"/>
                </w:rPr>
                <w:t>[TBD]</w:t>
              </w:r>
            </w:ins>
          </w:p>
        </w:tc>
        <w:tc>
          <w:tcPr>
            <w:tcW w:w="850" w:type="dxa"/>
            <w:shd w:val="clear" w:color="auto" w:fill="auto"/>
            <w:vAlign w:val="center"/>
          </w:tcPr>
          <w:p w14:paraId="017247E7" w14:textId="77777777" w:rsidR="00F23B09" w:rsidRPr="00E3724E" w:rsidRDefault="00F23B09" w:rsidP="00082625">
            <w:pPr>
              <w:pStyle w:val="TAC"/>
              <w:rPr>
                <w:ins w:id="580" w:author="samsung" w:date="2018-11-02T19:00:00Z"/>
                <w:rFonts w:cs="Arial"/>
                <w:lang w:eastAsia="zh-CN"/>
              </w:rPr>
            </w:pPr>
            <w:ins w:id="581" w:author="samsung" w:date="2018-11-02T19:00:00Z">
              <w:r>
                <w:rPr>
                  <w:rFonts w:cs="Arial" w:hint="eastAsia"/>
                  <w:lang w:eastAsia="zh-CN"/>
                </w:rPr>
                <w:t>[TBD]</w:t>
              </w:r>
            </w:ins>
          </w:p>
        </w:tc>
        <w:tc>
          <w:tcPr>
            <w:tcW w:w="951" w:type="dxa"/>
            <w:vAlign w:val="center"/>
          </w:tcPr>
          <w:p w14:paraId="183D0BFD" w14:textId="77777777" w:rsidR="00F23B09" w:rsidRPr="00E3724E" w:rsidRDefault="00F23B09" w:rsidP="00082625">
            <w:pPr>
              <w:pStyle w:val="TAC"/>
              <w:rPr>
                <w:ins w:id="582" w:author="samsung" w:date="2018-11-02T19:00:00Z"/>
                <w:rFonts w:cs="Arial"/>
                <w:lang w:eastAsia="zh-CN"/>
              </w:rPr>
            </w:pPr>
            <w:ins w:id="583" w:author="samsung" w:date="2018-11-02T19:00:00Z">
              <w:r>
                <w:rPr>
                  <w:rFonts w:cs="Arial" w:hint="eastAsia"/>
                  <w:lang w:eastAsia="zh-CN"/>
                </w:rPr>
                <w:t>[TBD]</w:t>
              </w:r>
            </w:ins>
          </w:p>
        </w:tc>
      </w:tr>
    </w:tbl>
    <w:p w14:paraId="4DE4DE9F" w14:textId="77777777" w:rsidR="00F23B09" w:rsidRDefault="00F23B09" w:rsidP="00F23B09">
      <w:pPr>
        <w:rPr>
          <w:ins w:id="584" w:author="samsung" w:date="2018-11-02T19:00:00Z"/>
          <w:rFonts w:eastAsia="等线"/>
          <w:noProof/>
          <w:lang w:eastAsia="zh-CN"/>
        </w:rPr>
      </w:pPr>
    </w:p>
    <w:p w14:paraId="22DFEA0E" w14:textId="77777777" w:rsidR="004334A8" w:rsidRDefault="004334A8" w:rsidP="00F23B09">
      <w:pPr>
        <w:jc w:val="center"/>
        <w:rPr>
          <w:ins w:id="585" w:author="samsung_1102" w:date="2018-11-02T19:14:00Z"/>
          <w:rFonts w:eastAsia="等线" w:hint="eastAsia"/>
          <w:noProof/>
          <w:color w:val="FF0000"/>
          <w:lang w:eastAsia="zh-CN"/>
        </w:rPr>
      </w:pPr>
    </w:p>
    <w:p w14:paraId="603D515A" w14:textId="77777777" w:rsidR="00F23B09" w:rsidRDefault="00F23B09" w:rsidP="00F23B09">
      <w:pPr>
        <w:jc w:val="center"/>
        <w:rPr>
          <w:noProof/>
          <w:color w:val="FF0000"/>
          <w:lang w:eastAsia="zh-CN"/>
        </w:rPr>
      </w:pPr>
      <w:r w:rsidRPr="003123E9">
        <w:rPr>
          <w:noProof/>
          <w:color w:val="FF0000"/>
          <w:lang w:eastAsia="zh-CN"/>
        </w:rPr>
        <w:t>&lt;&lt; End of Change 1&gt;&gt;</w:t>
      </w:r>
    </w:p>
    <w:p w14:paraId="22597A12" w14:textId="77777777" w:rsidR="00F23B09" w:rsidRPr="003E7E79" w:rsidRDefault="00F23B09" w:rsidP="006E1D23">
      <w:pPr>
        <w:rPr>
          <w:rFonts w:eastAsia="等线"/>
          <w:noProof/>
          <w:color w:val="FF0000"/>
          <w:lang w:eastAsia="zh-CN"/>
        </w:rPr>
      </w:pPr>
    </w:p>
    <w:p w14:paraId="5DACC786" w14:textId="77777777" w:rsidR="00F23B09" w:rsidRDefault="00F23B09" w:rsidP="00F23B09">
      <w:pPr>
        <w:jc w:val="center"/>
        <w:rPr>
          <w:rFonts w:eastAsia="等线" w:hint="eastAsia"/>
          <w:noProof/>
          <w:color w:val="FF0000"/>
          <w:lang w:eastAsia="zh-CN"/>
        </w:rPr>
      </w:pPr>
      <w:r w:rsidRPr="003123E9">
        <w:rPr>
          <w:noProof/>
          <w:color w:val="FF0000"/>
          <w:lang w:eastAsia="zh-CN"/>
        </w:rPr>
        <w:t>&lt;&lt; Start of Change 2&gt;&gt;</w:t>
      </w:r>
    </w:p>
    <w:p w14:paraId="039EE37A" w14:textId="77777777" w:rsidR="006E1D23" w:rsidRDefault="006E1D23" w:rsidP="006E1D23">
      <w:pPr>
        <w:pStyle w:val="Heading2"/>
        <w:rPr>
          <w:ins w:id="586" w:author="R4-1813944 Outline Chapter 8 and 11" w:date="2018-10-12T15:20:00Z"/>
          <w:noProof/>
        </w:rPr>
      </w:pPr>
      <w:ins w:id="587" w:author="R4-1813944 Outline Chapter 8 and 11" w:date="2018-10-12T15:20:00Z">
        <w:r>
          <w:rPr>
            <w:noProof/>
          </w:rPr>
          <w:t>11.</w:t>
        </w:r>
        <w:r>
          <w:rPr>
            <w:rFonts w:eastAsia="等线" w:hint="eastAsia"/>
            <w:noProof/>
            <w:lang w:eastAsia="zh-CN"/>
          </w:rPr>
          <w:t>3</w:t>
        </w:r>
        <w:r>
          <w:rPr>
            <w:noProof/>
          </w:rPr>
          <w:tab/>
          <w:t>Performance requirements for PUCCH</w:t>
        </w:r>
      </w:ins>
    </w:p>
    <w:p w14:paraId="01896E61" w14:textId="77777777" w:rsidR="006E1D23" w:rsidRPr="00B547A0" w:rsidRDefault="006E1D23" w:rsidP="006E1D23">
      <w:pPr>
        <w:pStyle w:val="Heading3"/>
        <w:rPr>
          <w:ins w:id="588" w:author="R4-1813944 Outline Chapter 8 and 11" w:date="2018-10-12T15:20:00Z"/>
          <w:rFonts w:eastAsia="等线"/>
          <w:noProof/>
          <w:lang w:eastAsia="zh-CN"/>
        </w:rPr>
      </w:pPr>
      <w:ins w:id="589" w:author="R4-1813944 Outline Chapter 8 and 11" w:date="2018-10-12T15:20:00Z">
        <w:r w:rsidRPr="00D54771">
          <w:rPr>
            <w:noProof/>
          </w:rPr>
          <w:t>11.</w:t>
        </w:r>
        <w:r w:rsidRPr="00B547A0">
          <w:rPr>
            <w:rFonts w:eastAsia="等线"/>
            <w:noProof/>
            <w:lang w:eastAsia="zh-CN"/>
          </w:rPr>
          <w:t>3</w:t>
        </w:r>
        <w:r w:rsidRPr="00D54771">
          <w:rPr>
            <w:noProof/>
          </w:rPr>
          <w:t>.1</w:t>
        </w:r>
        <w:r w:rsidRPr="00B547A0">
          <w:rPr>
            <w:noProof/>
          </w:rPr>
          <w:tab/>
          <w:t xml:space="preserve">Requirements </w:t>
        </w:r>
        <w:r w:rsidRPr="00F92700">
          <w:t xml:space="preserve">for </w:t>
        </w:r>
        <w:r w:rsidRPr="00F92700">
          <w:rPr>
            <w:i/>
          </w:rPr>
          <w:t>BS type 1-O</w:t>
        </w:r>
      </w:ins>
    </w:p>
    <w:p w14:paraId="473CA629" w14:textId="77777777" w:rsidR="004334A8" w:rsidRPr="004334A8" w:rsidRDefault="004334A8" w:rsidP="004334A8">
      <w:pPr>
        <w:rPr>
          <w:ins w:id="590" w:author="samsung" w:date="2018-11-02T19:00:00Z"/>
          <w:rFonts w:eastAsia="等线" w:hint="eastAsia"/>
          <w:lang w:eastAsia="zh-CN"/>
        </w:rPr>
      </w:pPr>
    </w:p>
    <w:p w14:paraId="2050CDA7" w14:textId="77777777" w:rsidR="00F23B09" w:rsidRPr="0049713F" w:rsidRDefault="00F23B09" w:rsidP="00F23B09">
      <w:pPr>
        <w:pStyle w:val="Heading4"/>
        <w:rPr>
          <w:ins w:id="591" w:author="samsung" w:date="2018-11-02T19:00:00Z"/>
        </w:rPr>
      </w:pPr>
      <w:ins w:id="592" w:author="samsung" w:date="2018-11-02T19:00:00Z">
        <w:r>
          <w:t>11.3.1.</w:t>
        </w:r>
        <w:r>
          <w:rPr>
            <w:rFonts w:hint="eastAsia"/>
          </w:rPr>
          <w:t>4</w:t>
        </w:r>
        <w:r w:rsidRPr="00600F7F">
          <w:t xml:space="preserve"> Performance</w:t>
        </w:r>
        <w:r>
          <w:t xml:space="preserve"> requirements for PUCCH format </w:t>
        </w:r>
        <w:r>
          <w:rPr>
            <w:rFonts w:hint="eastAsia"/>
          </w:rPr>
          <w:t>2</w:t>
        </w:r>
      </w:ins>
    </w:p>
    <w:p w14:paraId="105C40E9" w14:textId="3E32F1A8" w:rsidR="006E1D23" w:rsidRDefault="00F23B09" w:rsidP="00F23B09">
      <w:pPr>
        <w:rPr>
          <w:rFonts w:eastAsia="等线" w:hint="eastAsia"/>
          <w:noProof/>
          <w:lang w:eastAsia="zh-CN"/>
        </w:rPr>
      </w:pPr>
      <w:ins w:id="593" w:author="samsung" w:date="2018-11-02T19:00:00Z">
        <w:r>
          <w:rPr>
            <w:rFonts w:hint="eastAsia"/>
            <w:noProof/>
            <w:lang w:eastAsia="zh-CN"/>
          </w:rPr>
          <w:t>Apply</w:t>
        </w:r>
        <w:r>
          <w:rPr>
            <w:noProof/>
          </w:rPr>
          <w:t xml:space="preserve"> the requirements defined in </w:t>
        </w:r>
        <w:r>
          <w:rPr>
            <w:rFonts w:hint="eastAsia"/>
            <w:noProof/>
            <w:lang w:eastAsia="zh-CN"/>
          </w:rPr>
          <w:t>sub-clause</w:t>
        </w:r>
        <w:r>
          <w:rPr>
            <w:noProof/>
          </w:rPr>
          <w:t xml:space="preserve"> 8.3.</w:t>
        </w:r>
        <w:r>
          <w:rPr>
            <w:rFonts w:hint="eastAsia"/>
            <w:noProof/>
            <w:lang w:eastAsia="zh-CN"/>
          </w:rPr>
          <w:t>4</w:t>
        </w:r>
        <w:r>
          <w:rPr>
            <w:noProof/>
          </w:rPr>
          <w:t xml:space="preserve"> for 2Rx.</w:t>
        </w:r>
      </w:ins>
    </w:p>
    <w:p w14:paraId="377BA5E1" w14:textId="7E00BBDC" w:rsidR="006E1D23" w:rsidRDefault="006E1D23" w:rsidP="006E1D23">
      <w:pPr>
        <w:jc w:val="center"/>
        <w:rPr>
          <w:noProof/>
          <w:color w:val="FF0000"/>
          <w:lang w:eastAsia="zh-CN"/>
        </w:rPr>
      </w:pPr>
      <w:r w:rsidRPr="003123E9">
        <w:rPr>
          <w:noProof/>
          <w:color w:val="FF0000"/>
          <w:lang w:eastAsia="zh-CN"/>
        </w:rPr>
        <w:t xml:space="preserve">&lt;&lt; End of Change </w:t>
      </w:r>
      <w:r>
        <w:rPr>
          <w:rFonts w:eastAsia="等线" w:hint="eastAsia"/>
          <w:noProof/>
          <w:color w:val="FF0000"/>
          <w:lang w:eastAsia="zh-CN"/>
        </w:rPr>
        <w:t>2</w:t>
      </w:r>
      <w:r w:rsidRPr="003123E9">
        <w:rPr>
          <w:noProof/>
          <w:color w:val="FF0000"/>
          <w:lang w:eastAsia="zh-CN"/>
        </w:rPr>
        <w:t>&gt;&gt;</w:t>
      </w:r>
    </w:p>
    <w:p w14:paraId="1D976C2D" w14:textId="77777777" w:rsidR="006E1D23" w:rsidRPr="003E7E79" w:rsidRDefault="006E1D23" w:rsidP="006E1D23">
      <w:pPr>
        <w:rPr>
          <w:rFonts w:eastAsia="等线"/>
          <w:noProof/>
          <w:color w:val="FF0000"/>
          <w:lang w:eastAsia="zh-CN"/>
        </w:rPr>
      </w:pPr>
    </w:p>
    <w:p w14:paraId="55D71634" w14:textId="4BAF42F1" w:rsidR="006E1D23" w:rsidRDefault="006E1D23" w:rsidP="006E1D23">
      <w:pPr>
        <w:jc w:val="center"/>
        <w:rPr>
          <w:rFonts w:eastAsia="等线" w:hint="eastAsia"/>
          <w:noProof/>
          <w:color w:val="FF0000"/>
          <w:lang w:eastAsia="zh-CN"/>
        </w:rPr>
      </w:pPr>
      <w:r w:rsidRPr="003123E9">
        <w:rPr>
          <w:noProof/>
          <w:color w:val="FF0000"/>
          <w:lang w:eastAsia="zh-CN"/>
        </w:rPr>
        <w:t xml:space="preserve">&lt;&lt; Start of Change </w:t>
      </w:r>
      <w:r>
        <w:rPr>
          <w:rFonts w:eastAsia="等线" w:hint="eastAsia"/>
          <w:noProof/>
          <w:color w:val="FF0000"/>
          <w:lang w:eastAsia="zh-CN"/>
        </w:rPr>
        <w:t>3</w:t>
      </w:r>
      <w:r w:rsidRPr="003123E9">
        <w:rPr>
          <w:noProof/>
          <w:color w:val="FF0000"/>
          <w:lang w:eastAsia="zh-CN"/>
        </w:rPr>
        <w:t>&gt;&gt;</w:t>
      </w:r>
    </w:p>
    <w:p w14:paraId="35A7EF6A" w14:textId="25BD3B23" w:rsidR="006E1D23" w:rsidRDefault="006E1D23" w:rsidP="006E1D23">
      <w:pPr>
        <w:pStyle w:val="Heading3"/>
        <w:rPr>
          <w:rFonts w:eastAsia="等线" w:hint="eastAsia"/>
          <w:i/>
          <w:lang w:eastAsia="zh-CN"/>
        </w:rPr>
      </w:pPr>
      <w:ins w:id="594" w:author="R4-1813944 Outline Chapter 8 and 11" w:date="2018-10-12T15:20:00Z">
        <w:r>
          <w:rPr>
            <w:noProof/>
          </w:rPr>
          <w:lastRenderedPageBreak/>
          <w:t>11.</w:t>
        </w:r>
        <w:r w:rsidRPr="00B547A0">
          <w:rPr>
            <w:rFonts w:eastAsia="等线"/>
            <w:noProof/>
            <w:lang w:eastAsia="zh-CN"/>
          </w:rPr>
          <w:t>3</w:t>
        </w:r>
        <w:r>
          <w:rPr>
            <w:noProof/>
          </w:rPr>
          <w:t>.2</w:t>
        </w:r>
        <w:r>
          <w:rPr>
            <w:noProof/>
          </w:rPr>
          <w:tab/>
          <w:t xml:space="preserve">Requirements </w:t>
        </w:r>
        <w:r w:rsidRPr="00F92700">
          <w:t xml:space="preserve">for </w:t>
        </w:r>
        <w:r w:rsidRPr="00F92700">
          <w:rPr>
            <w:i/>
          </w:rPr>
          <w:t xml:space="preserve">BS type </w:t>
        </w:r>
        <w:r>
          <w:rPr>
            <w:rFonts w:eastAsia="等线" w:hint="eastAsia"/>
            <w:i/>
            <w:lang w:eastAsia="zh-CN"/>
          </w:rPr>
          <w:t>2</w:t>
        </w:r>
        <w:r w:rsidRPr="00F92700">
          <w:rPr>
            <w:i/>
          </w:rPr>
          <w:t>-O</w:t>
        </w:r>
      </w:ins>
    </w:p>
    <w:p w14:paraId="679264DC" w14:textId="77777777" w:rsidR="006E1D23" w:rsidRPr="006E1D23" w:rsidRDefault="006E1D23" w:rsidP="006E1D23">
      <w:pPr>
        <w:rPr>
          <w:ins w:id="595" w:author="samsung" w:date="2018-11-02T19:00:00Z"/>
          <w:rFonts w:eastAsia="等线" w:hint="eastAsia"/>
          <w:lang w:eastAsia="zh-CN"/>
        </w:rPr>
      </w:pPr>
    </w:p>
    <w:p w14:paraId="65560A7F" w14:textId="77777777" w:rsidR="00F23B09" w:rsidRPr="00EF0DCB" w:rsidRDefault="00F23B09" w:rsidP="00F23B09">
      <w:pPr>
        <w:pStyle w:val="Heading4"/>
        <w:rPr>
          <w:ins w:id="596" w:author="samsung" w:date="2018-11-02T19:00:00Z"/>
        </w:rPr>
      </w:pPr>
      <w:ins w:id="597" w:author="samsung" w:date="2018-11-02T19:00:00Z">
        <w:r>
          <w:t>11.3.</w:t>
        </w:r>
        <w:r>
          <w:rPr>
            <w:rFonts w:hint="eastAsia"/>
          </w:rPr>
          <w:t>2</w:t>
        </w:r>
        <w:r>
          <w:t>.</w:t>
        </w:r>
        <w:r>
          <w:rPr>
            <w:rFonts w:hint="eastAsia"/>
          </w:rPr>
          <w:t>4</w:t>
        </w:r>
        <w:r w:rsidRPr="00600F7F">
          <w:t xml:space="preserve"> Performance</w:t>
        </w:r>
        <w:r>
          <w:t xml:space="preserve"> requirements for PUCCH format </w:t>
        </w:r>
        <w:r>
          <w:rPr>
            <w:rFonts w:hint="eastAsia"/>
          </w:rPr>
          <w:t>2</w:t>
        </w:r>
      </w:ins>
    </w:p>
    <w:p w14:paraId="30DDA505" w14:textId="77777777" w:rsidR="00F23B09" w:rsidRPr="0049713F" w:rsidRDefault="00F23B09" w:rsidP="00F23B09">
      <w:pPr>
        <w:pStyle w:val="Heading5"/>
        <w:rPr>
          <w:ins w:id="598" w:author="samsung" w:date="2018-11-02T19:00:00Z"/>
          <w:rFonts w:eastAsia="等线"/>
          <w:lang w:eastAsia="zh-CN"/>
        </w:rPr>
      </w:pPr>
      <w:ins w:id="599" w:author="samsung" w:date="2018-11-02T19:00:00Z">
        <w:r>
          <w:rPr>
            <w:rFonts w:hint="eastAsia"/>
            <w:lang w:eastAsia="zh-CN"/>
          </w:rPr>
          <w:t>11</w:t>
        </w:r>
        <w:r>
          <w:rPr>
            <w:rFonts w:hint="eastAsia"/>
          </w:rPr>
          <w:t>.3.</w:t>
        </w:r>
        <w:r>
          <w:rPr>
            <w:rFonts w:hint="eastAsia"/>
            <w:lang w:eastAsia="zh-CN"/>
          </w:rPr>
          <w:t>2</w:t>
        </w:r>
        <w:r>
          <w:rPr>
            <w:rFonts w:hint="eastAsia"/>
          </w:rPr>
          <w:t>.</w:t>
        </w:r>
        <w:r>
          <w:rPr>
            <w:rFonts w:hint="eastAsia"/>
            <w:lang w:eastAsia="zh-CN"/>
          </w:rPr>
          <w:t>4</w:t>
        </w:r>
        <w:r w:rsidRPr="00612B09">
          <w:rPr>
            <w:rFonts w:hint="eastAsia"/>
          </w:rPr>
          <w:t>.1</w:t>
        </w:r>
        <w:r>
          <w:tab/>
        </w:r>
        <w:r>
          <w:rPr>
            <w:rFonts w:hint="eastAsia"/>
            <w:lang w:eastAsia="zh-CN"/>
          </w:rPr>
          <w:t>NACK to ACK requirements</w:t>
        </w:r>
      </w:ins>
    </w:p>
    <w:p w14:paraId="42108676" w14:textId="77777777" w:rsidR="00F23B09" w:rsidRPr="004A71A5" w:rsidRDefault="00F23B09" w:rsidP="00F23B09">
      <w:pPr>
        <w:pStyle w:val="Heading6"/>
        <w:rPr>
          <w:ins w:id="600" w:author="samsung" w:date="2018-11-02T19:00:00Z"/>
        </w:rPr>
      </w:pPr>
      <w:ins w:id="601" w:author="samsung" w:date="2018-11-02T19:00:00Z">
        <w:r>
          <w:rPr>
            <w:rFonts w:hint="eastAsia"/>
          </w:rPr>
          <w:t>11.3.2.4</w:t>
        </w:r>
        <w:r w:rsidRPr="00612B09">
          <w:rPr>
            <w:rFonts w:hint="eastAsia"/>
          </w:rPr>
          <w:t>.</w:t>
        </w:r>
        <w:r>
          <w:rPr>
            <w:rFonts w:hint="eastAsia"/>
          </w:rPr>
          <w:t>1.1</w:t>
        </w:r>
        <w:r>
          <w:tab/>
        </w:r>
        <w:r>
          <w:rPr>
            <w:rFonts w:hint="eastAsia"/>
          </w:rPr>
          <w:t>General</w:t>
        </w:r>
      </w:ins>
    </w:p>
    <w:p w14:paraId="0F0327F3" w14:textId="77777777" w:rsidR="00F23B09" w:rsidRPr="00612B09" w:rsidRDefault="00F23B09" w:rsidP="00F23B09">
      <w:pPr>
        <w:rPr>
          <w:ins w:id="602" w:author="samsung" w:date="2018-11-02T19:00:00Z"/>
          <w:rFonts w:eastAsia="等线"/>
          <w:lang w:eastAsia="zh-CN"/>
        </w:rPr>
      </w:pPr>
      <w:ins w:id="603" w:author="samsung" w:date="2018-11-02T19:00:00Z">
        <w:r w:rsidRPr="00612B09">
          <w:rPr>
            <w:rFonts w:eastAsia="等线"/>
            <w:lang w:eastAsia="zh-CN"/>
          </w:rPr>
          <w:t>The NACK to ACK detection probability is the probability that an ACK bit is falsely detected when an NACK bit was sent on the particular bit position, where the NACK to ACK detection probability is defined as follows:</w:t>
        </w:r>
      </w:ins>
    </w:p>
    <w:p w14:paraId="072048E8" w14:textId="77777777" w:rsidR="00F23B09" w:rsidRPr="00B177EE" w:rsidRDefault="00F23B09" w:rsidP="00F23B09">
      <w:pPr>
        <w:pStyle w:val="EQ"/>
        <w:rPr>
          <w:ins w:id="604" w:author="samsung" w:date="2018-11-02T19:00:00Z"/>
          <w:rFonts w:eastAsia="等线"/>
          <w:lang w:eastAsia="zh-CN"/>
        </w:rPr>
      </w:pPr>
      <w:ins w:id="605" w:author="samsung" w:date="2018-11-02T19:00:00Z">
        <w:r>
          <w:tab/>
        </w:r>
        <w:r w:rsidRPr="00B916D3">
          <w:rPr>
            <w:rFonts w:ascii="Cambria Math" w:hAnsi="Cambria Math"/>
            <w:i/>
            <w:position w:val="-24"/>
            <w:lang w:val="en-US" w:eastAsia="zh-CN"/>
          </w:rPr>
          <w:drawing>
            <wp:inline distT="0" distB="0" distL="0" distR="0" wp14:anchorId="2C16A34F" wp14:editId="7B83D600">
              <wp:extent cx="3813175" cy="3536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ins>
    </w:p>
    <w:p w14:paraId="7C99A586" w14:textId="77777777" w:rsidR="00F23B09" w:rsidRPr="001E5A99" w:rsidRDefault="00F23B09" w:rsidP="00F23B09">
      <w:pPr>
        <w:rPr>
          <w:ins w:id="606" w:author="samsung" w:date="2018-11-02T19:00:00Z"/>
          <w:lang w:eastAsia="zh-CN"/>
        </w:rPr>
      </w:pPr>
      <w:proofErr w:type="gramStart"/>
      <w:ins w:id="607" w:author="samsung" w:date="2018-11-02T19:00:00Z">
        <w:r w:rsidRPr="001E5A99">
          <w:t>where</w:t>
        </w:r>
        <w:proofErr w:type="gramEnd"/>
        <w:r w:rsidRPr="001E5A99">
          <w:t>:</w:t>
        </w:r>
      </w:ins>
    </w:p>
    <w:p w14:paraId="2D6FFD31" w14:textId="77777777" w:rsidR="00F23B09" w:rsidRPr="001E5A99" w:rsidRDefault="00F23B09" w:rsidP="00F23B09">
      <w:pPr>
        <w:pStyle w:val="B1"/>
        <w:numPr>
          <w:ilvl w:val="0"/>
          <w:numId w:val="19"/>
        </w:numPr>
        <w:rPr>
          <w:ins w:id="608" w:author="samsung" w:date="2018-11-02T19:00:00Z"/>
          <w:lang w:eastAsia="zh-CN"/>
        </w:rPr>
      </w:pPr>
      <w:ins w:id="609" w:author="samsung" w:date="2018-11-02T19:00:00Z">
        <w:r w:rsidRPr="00B916D3">
          <w:rPr>
            <w:noProof/>
            <w:position w:val="-10"/>
            <w:lang w:val="en-US" w:eastAsia="zh-CN"/>
          </w:rPr>
          <w:drawing>
            <wp:inline distT="0" distB="0" distL="0" distR="0" wp14:anchorId="0BB5C912" wp14:editId="57EF6FCF">
              <wp:extent cx="1078230" cy="1898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1E5A99">
          <w:rPr>
            <w:lang w:eastAsia="zh-CN"/>
          </w:rPr>
          <w:t>denotes the total number of NACK bits transmitted</w:t>
        </w:r>
      </w:ins>
    </w:p>
    <w:p w14:paraId="3C510FDA" w14:textId="77777777" w:rsidR="00F23B09" w:rsidRPr="001E5A99" w:rsidRDefault="00F23B09" w:rsidP="00F23B09">
      <w:pPr>
        <w:pStyle w:val="B1"/>
        <w:numPr>
          <w:ilvl w:val="0"/>
          <w:numId w:val="19"/>
        </w:numPr>
        <w:rPr>
          <w:ins w:id="610" w:author="samsung" w:date="2018-11-02T19:00:00Z"/>
          <w:lang w:eastAsia="zh-CN"/>
        </w:rPr>
      </w:pPr>
      <w:ins w:id="611" w:author="samsung" w:date="2018-11-02T19:00:00Z">
        <w:r w:rsidRPr="00B916D3">
          <w:rPr>
            <w:noProof/>
            <w:position w:val="-10"/>
            <w:lang w:val="en-US" w:eastAsia="zh-CN"/>
          </w:rPr>
          <w:drawing>
            <wp:inline distT="0" distB="0" distL="0" distR="0" wp14:anchorId="17A141DA" wp14:editId="20680005">
              <wp:extent cx="1871980" cy="1898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1E5A99">
          <w:rPr>
            <w:lang w:eastAsia="zh-CN"/>
          </w:rPr>
          <w:t>denotes the number of NACK bits decoded as ACK bits at the receiver, i.e. the number of received ACK bits</w:t>
        </w:r>
      </w:ins>
    </w:p>
    <w:p w14:paraId="0CD9E9E0" w14:textId="77777777" w:rsidR="00F23B09" w:rsidRPr="001E5A99" w:rsidRDefault="00F23B09" w:rsidP="00F23B09">
      <w:pPr>
        <w:pStyle w:val="B1"/>
        <w:numPr>
          <w:ilvl w:val="0"/>
          <w:numId w:val="19"/>
        </w:numPr>
        <w:rPr>
          <w:ins w:id="612" w:author="samsung" w:date="2018-11-02T19:00:00Z"/>
        </w:rPr>
      </w:pPr>
      <w:ins w:id="613" w:author="samsung" w:date="2018-11-02T19:00:00Z">
        <w:r w:rsidRPr="001E5A99">
          <w:t>NACK bits in the definition do not contain the NACK bits which are mapped from DTX, i.e. NACK bits received when DTX is sent should not be considered.</w:t>
        </w:r>
      </w:ins>
    </w:p>
    <w:p w14:paraId="1EEDFB63" w14:textId="77777777" w:rsidR="00F23B09" w:rsidRDefault="00F23B09" w:rsidP="00F23B09">
      <w:pPr>
        <w:rPr>
          <w:ins w:id="614" w:author="samsung" w:date="2018-11-02T19:00:00Z"/>
          <w:rFonts w:eastAsia="等线"/>
          <w:lang w:eastAsia="zh-CN"/>
        </w:rPr>
      </w:pPr>
      <w:ins w:id="615" w:author="samsung" w:date="2018-11-02T19:00:00Z">
        <w:r w:rsidRPr="001E5A99">
          <w:t xml:space="preserve">Random </w:t>
        </w:r>
        <w:proofErr w:type="spellStart"/>
        <w:r w:rsidRPr="001E5A99">
          <w:t>codeword</w:t>
        </w:r>
        <w:proofErr w:type="spellEnd"/>
        <w:r w:rsidRPr="001E5A99">
          <w:t xml:space="preserve"> selection is assumed.</w:t>
        </w:r>
      </w:ins>
    </w:p>
    <w:p w14:paraId="2AD1C39B" w14:textId="77777777" w:rsidR="00F23B09" w:rsidRPr="009D46D2" w:rsidRDefault="00F23B09" w:rsidP="00F23B09">
      <w:pPr>
        <w:rPr>
          <w:ins w:id="616" w:author="samsung" w:date="2018-11-02T19:00:00Z"/>
          <w:rFonts w:eastAsia="等线"/>
          <w:lang w:eastAsia="zh-CN"/>
        </w:rPr>
      </w:pPr>
      <w:ins w:id="617" w:author="samsung" w:date="2018-11-02T19:00:00Z">
        <w:r>
          <w:rPr>
            <w:rFonts w:eastAsia="等线" w:hint="eastAsia"/>
            <w:lang w:eastAsia="zh-CN"/>
          </w:rPr>
          <w:t>The NACK to ACK requirement only applies to the PUCCH format 2 4 UCI bits.</w:t>
        </w:r>
      </w:ins>
    </w:p>
    <w:p w14:paraId="4C49E574" w14:textId="77777777" w:rsidR="00F23B09" w:rsidRPr="00C94D63" w:rsidRDefault="00F23B09" w:rsidP="00F23B09">
      <w:pPr>
        <w:pStyle w:val="TH"/>
        <w:rPr>
          <w:ins w:id="618" w:author="samsung" w:date="2018-11-02T19:00:00Z"/>
        </w:rPr>
      </w:pPr>
      <w:ins w:id="619" w:author="samsung" w:date="2018-11-02T19:00:00Z">
        <w:r>
          <w:t xml:space="preserve">Table </w:t>
        </w:r>
        <w:r>
          <w:rPr>
            <w:rFonts w:hint="eastAsia"/>
            <w:lang w:eastAsia="zh-CN"/>
          </w:rPr>
          <w:t>11</w:t>
        </w:r>
        <w:r>
          <w:t>.</w:t>
        </w:r>
        <w:r>
          <w:rPr>
            <w:rFonts w:hint="eastAsia"/>
            <w:lang w:eastAsia="zh-CN"/>
          </w:rPr>
          <w:t>3</w:t>
        </w:r>
        <w:r>
          <w:t>.</w:t>
        </w:r>
        <w:r>
          <w:rPr>
            <w:rFonts w:hint="eastAsia"/>
            <w:lang w:eastAsia="zh-CN"/>
          </w:rPr>
          <w:t>2.4.1.1-1: Test P</w:t>
        </w:r>
        <w:r w:rsidRPr="00C94D63">
          <w:t>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F23B09" w:rsidRPr="00C94D63" w14:paraId="30FEB3EF" w14:textId="77777777" w:rsidTr="00082625">
        <w:trPr>
          <w:cantSplit/>
          <w:jc w:val="center"/>
          <w:ins w:id="620" w:author="samsung" w:date="2018-11-02T19:00:00Z"/>
        </w:trPr>
        <w:tc>
          <w:tcPr>
            <w:tcW w:w="2965" w:type="dxa"/>
          </w:tcPr>
          <w:p w14:paraId="49F46C4E" w14:textId="77777777" w:rsidR="00F23B09" w:rsidRPr="00C94D63" w:rsidRDefault="00F23B09" w:rsidP="00082625">
            <w:pPr>
              <w:pStyle w:val="TAH"/>
              <w:rPr>
                <w:ins w:id="621" w:author="samsung" w:date="2018-11-02T19:00:00Z"/>
                <w:rFonts w:eastAsia="?? ??" w:cs="Arial"/>
                <w:bCs/>
              </w:rPr>
            </w:pPr>
            <w:ins w:id="622" w:author="samsung" w:date="2018-11-02T19:00:00Z">
              <w:r w:rsidRPr="00C94D63">
                <w:rPr>
                  <w:rFonts w:eastAsia="?? ??" w:cs="Arial"/>
                  <w:bCs/>
                </w:rPr>
                <w:t>Parameter</w:t>
              </w:r>
            </w:ins>
          </w:p>
        </w:tc>
        <w:tc>
          <w:tcPr>
            <w:tcW w:w="2019" w:type="dxa"/>
          </w:tcPr>
          <w:p w14:paraId="40EBCC05" w14:textId="77777777" w:rsidR="00F23B09" w:rsidRPr="00BC5AF3" w:rsidRDefault="00F23B09" w:rsidP="00082625">
            <w:pPr>
              <w:pStyle w:val="TAH"/>
              <w:rPr>
                <w:ins w:id="623" w:author="samsung" w:date="2018-11-02T19:00:00Z"/>
                <w:rFonts w:eastAsia="等线" w:cs="Arial"/>
                <w:bCs/>
                <w:lang w:eastAsia="zh-CN"/>
              </w:rPr>
            </w:pPr>
            <w:ins w:id="624" w:author="samsung" w:date="2018-11-02T19:00:00Z">
              <w:r>
                <w:rPr>
                  <w:rFonts w:eastAsia="?? ??" w:cs="Arial"/>
                  <w:bCs/>
                </w:rPr>
                <w:t>Test</w:t>
              </w:r>
              <w:r>
                <w:rPr>
                  <w:rFonts w:eastAsia="?? ??" w:cs="Arial" w:hint="eastAsia"/>
                  <w:bCs/>
                  <w:lang w:eastAsia="zh-CN"/>
                </w:rPr>
                <w:t xml:space="preserve"> </w:t>
              </w:r>
            </w:ins>
          </w:p>
        </w:tc>
      </w:tr>
      <w:tr w:rsidR="00F23B09" w:rsidRPr="00C94D63" w14:paraId="16AED338" w14:textId="77777777" w:rsidTr="00082625">
        <w:trPr>
          <w:cantSplit/>
          <w:jc w:val="center"/>
          <w:ins w:id="625" w:author="samsung" w:date="2018-11-02T19:00:00Z"/>
        </w:trPr>
        <w:tc>
          <w:tcPr>
            <w:tcW w:w="2965" w:type="dxa"/>
            <w:vAlign w:val="center"/>
          </w:tcPr>
          <w:p w14:paraId="3649A2AE" w14:textId="77777777" w:rsidR="00F23B09" w:rsidRPr="005F332C" w:rsidRDefault="00F23B09" w:rsidP="00082625">
            <w:pPr>
              <w:pStyle w:val="TAL"/>
              <w:rPr>
                <w:ins w:id="626" w:author="samsung" w:date="2018-11-02T19:00:00Z"/>
                <w:rFonts w:eastAsia="等线"/>
                <w:lang w:eastAsia="zh-CN"/>
              </w:rPr>
            </w:pPr>
            <w:ins w:id="627" w:author="samsung" w:date="2018-11-02T19:00:00Z">
              <w:r>
                <w:rPr>
                  <w:rFonts w:hint="eastAsia"/>
                  <w:lang w:eastAsia="zh-CN"/>
                </w:rPr>
                <w:t>Modulation</w:t>
              </w:r>
            </w:ins>
          </w:p>
        </w:tc>
        <w:tc>
          <w:tcPr>
            <w:tcW w:w="2019" w:type="dxa"/>
            <w:vAlign w:val="center"/>
          </w:tcPr>
          <w:p w14:paraId="41F2B24C" w14:textId="77777777" w:rsidR="00F23B09" w:rsidRDefault="00F23B09" w:rsidP="00082625">
            <w:pPr>
              <w:pStyle w:val="TAC"/>
              <w:rPr>
                <w:ins w:id="628" w:author="samsung" w:date="2018-11-02T19:00:00Z"/>
                <w:rFonts w:eastAsia="?? ??" w:cs="Arial"/>
                <w:lang w:eastAsia="zh-CN"/>
              </w:rPr>
            </w:pPr>
            <w:ins w:id="629" w:author="samsung" w:date="2018-11-02T19:00:00Z">
              <w:r>
                <w:rPr>
                  <w:rFonts w:eastAsia="?? ??" w:cs="Arial" w:hint="eastAsia"/>
                  <w:lang w:eastAsia="zh-CN"/>
                </w:rPr>
                <w:t>QSPK</w:t>
              </w:r>
            </w:ins>
          </w:p>
        </w:tc>
      </w:tr>
      <w:tr w:rsidR="00F23B09" w:rsidRPr="00C94D63" w14:paraId="19B6021A" w14:textId="77777777" w:rsidTr="00082625">
        <w:trPr>
          <w:cantSplit/>
          <w:jc w:val="center"/>
          <w:ins w:id="630" w:author="samsung" w:date="2018-11-02T19:00:00Z"/>
        </w:trPr>
        <w:tc>
          <w:tcPr>
            <w:tcW w:w="2965" w:type="dxa"/>
            <w:vAlign w:val="center"/>
          </w:tcPr>
          <w:p w14:paraId="4BE9DB5E" w14:textId="77777777" w:rsidR="00F23B09" w:rsidRPr="005F332C" w:rsidRDefault="00F23B09" w:rsidP="00082625">
            <w:pPr>
              <w:pStyle w:val="TAL"/>
              <w:rPr>
                <w:ins w:id="631" w:author="samsung" w:date="2018-11-02T19:00:00Z"/>
                <w:rFonts w:eastAsia="等线" w:cs="Arial"/>
                <w:lang w:eastAsia="zh-CN"/>
              </w:rPr>
            </w:pPr>
            <w:proofErr w:type="spellStart"/>
            <w:ins w:id="632" w:author="samsung" w:date="2018-11-02T19:00:00Z">
              <w:r>
                <w:rPr>
                  <w:rFonts w:hint="eastAsia"/>
                  <w:lang w:eastAsia="zh-CN"/>
                </w:rPr>
                <w:t>startingPRB</w:t>
              </w:r>
              <w:proofErr w:type="spellEnd"/>
            </w:ins>
          </w:p>
        </w:tc>
        <w:tc>
          <w:tcPr>
            <w:tcW w:w="2019" w:type="dxa"/>
            <w:vAlign w:val="center"/>
          </w:tcPr>
          <w:p w14:paraId="65917EB0" w14:textId="77777777" w:rsidR="00F23B09" w:rsidRDefault="00F23B09" w:rsidP="00082625">
            <w:pPr>
              <w:pStyle w:val="TAC"/>
              <w:rPr>
                <w:ins w:id="633" w:author="samsung" w:date="2018-11-02T19:00:00Z"/>
                <w:rFonts w:eastAsia="?? ??" w:cs="Arial"/>
                <w:lang w:eastAsia="zh-CN"/>
              </w:rPr>
            </w:pPr>
            <w:ins w:id="634" w:author="samsung" w:date="2018-11-02T19:00:00Z">
              <w:r>
                <w:rPr>
                  <w:rFonts w:eastAsia="?? ??" w:cs="Arial" w:hint="eastAsia"/>
                  <w:lang w:eastAsia="zh-CN"/>
                </w:rPr>
                <w:t>0</w:t>
              </w:r>
            </w:ins>
          </w:p>
        </w:tc>
      </w:tr>
      <w:tr w:rsidR="00F23B09" w:rsidRPr="00C94D63" w14:paraId="11D168C7" w14:textId="77777777" w:rsidTr="00082625">
        <w:trPr>
          <w:cantSplit/>
          <w:jc w:val="center"/>
          <w:ins w:id="635" w:author="samsung" w:date="2018-11-02T19:00:00Z"/>
        </w:trPr>
        <w:tc>
          <w:tcPr>
            <w:tcW w:w="2965" w:type="dxa"/>
            <w:vAlign w:val="center"/>
          </w:tcPr>
          <w:p w14:paraId="767B62F4" w14:textId="77777777" w:rsidR="00F23B09" w:rsidRPr="005F332C" w:rsidRDefault="00F23B09" w:rsidP="00082625">
            <w:pPr>
              <w:pStyle w:val="TAL"/>
              <w:rPr>
                <w:ins w:id="636" w:author="samsung" w:date="2018-11-02T19:00:00Z"/>
                <w:rFonts w:eastAsia="等线" w:cs="Arial"/>
                <w:lang w:eastAsia="zh-CN"/>
              </w:rPr>
            </w:pPr>
            <w:proofErr w:type="spellStart"/>
            <w:ins w:id="637" w:author="samsung" w:date="2018-11-02T19:00:00Z">
              <w:r>
                <w:rPr>
                  <w:rFonts w:hint="eastAsia"/>
                  <w:lang w:eastAsia="zh-CN"/>
                </w:rPr>
                <w:t>intraSlotFrequencyHopping</w:t>
              </w:r>
              <w:proofErr w:type="spellEnd"/>
            </w:ins>
          </w:p>
        </w:tc>
        <w:tc>
          <w:tcPr>
            <w:tcW w:w="2019" w:type="dxa"/>
            <w:vAlign w:val="center"/>
          </w:tcPr>
          <w:p w14:paraId="76901DBA" w14:textId="77777777" w:rsidR="00F23B09" w:rsidRPr="00D962F6" w:rsidRDefault="00F23B09" w:rsidP="00082625">
            <w:pPr>
              <w:pStyle w:val="TAC"/>
              <w:rPr>
                <w:ins w:id="638" w:author="samsung" w:date="2018-11-02T19:00:00Z"/>
                <w:rFonts w:eastAsia="等线" w:cs="Arial"/>
                <w:lang w:eastAsia="zh-CN"/>
              </w:rPr>
            </w:pPr>
            <w:ins w:id="639" w:author="samsung" w:date="2018-11-02T19:00:00Z">
              <w:r>
                <w:rPr>
                  <w:rFonts w:eastAsia="?? ??" w:cs="Arial" w:hint="eastAsia"/>
                  <w:lang w:eastAsia="zh-CN"/>
                </w:rPr>
                <w:t>enable</w:t>
              </w:r>
            </w:ins>
          </w:p>
        </w:tc>
      </w:tr>
      <w:tr w:rsidR="00F23B09" w:rsidRPr="00C94D63" w14:paraId="5A97615B" w14:textId="77777777" w:rsidTr="00082625">
        <w:trPr>
          <w:cantSplit/>
          <w:jc w:val="center"/>
          <w:ins w:id="640" w:author="samsung" w:date="2018-11-02T19:00:00Z"/>
        </w:trPr>
        <w:tc>
          <w:tcPr>
            <w:tcW w:w="2965" w:type="dxa"/>
            <w:vAlign w:val="center"/>
          </w:tcPr>
          <w:p w14:paraId="29AD45AE" w14:textId="77777777" w:rsidR="00F23B09" w:rsidRPr="005F332C" w:rsidRDefault="00F23B09" w:rsidP="00082625">
            <w:pPr>
              <w:pStyle w:val="TAL"/>
              <w:rPr>
                <w:ins w:id="641" w:author="samsung" w:date="2018-11-02T19:00:00Z"/>
                <w:rFonts w:eastAsia="等线"/>
                <w:lang w:eastAsia="zh-CN"/>
              </w:rPr>
            </w:pPr>
            <w:proofErr w:type="spellStart"/>
            <w:ins w:id="642" w:author="samsung" w:date="2018-11-02T19:00:00Z">
              <w:r w:rsidRPr="00A470D9">
                <w:t>s</w:t>
              </w:r>
              <w:r>
                <w:rPr>
                  <w:rFonts w:hint="eastAsia"/>
                  <w:lang w:eastAsia="zh-CN"/>
                </w:rPr>
                <w:t>econdHopPRB</w:t>
              </w:r>
              <w:proofErr w:type="spellEnd"/>
            </w:ins>
          </w:p>
        </w:tc>
        <w:tc>
          <w:tcPr>
            <w:tcW w:w="2019" w:type="dxa"/>
            <w:vAlign w:val="center"/>
          </w:tcPr>
          <w:p w14:paraId="7756DE34" w14:textId="77777777" w:rsidR="00F23B09" w:rsidRPr="003E6DB5" w:rsidRDefault="00F23B09" w:rsidP="00082625">
            <w:pPr>
              <w:pStyle w:val="TAC"/>
              <w:rPr>
                <w:ins w:id="643" w:author="samsung" w:date="2018-11-02T19:00:00Z"/>
                <w:rFonts w:eastAsia="等线" w:cs="Arial"/>
                <w:lang w:eastAsia="zh-CN"/>
              </w:rPr>
            </w:pPr>
            <w:ins w:id="644" w:author="samsung" w:date="2018-11-02T19:00:00Z">
              <w:r>
                <w:rPr>
                  <w:rFonts w:eastAsia="?? ??" w:cs="Arial" w:hint="eastAsia"/>
                  <w:lang w:eastAsia="zh-CN"/>
                </w:rPr>
                <w:t xml:space="preserve">The largest PRB index - </w:t>
              </w:r>
              <w:proofErr w:type="spellStart"/>
              <w:r>
                <w:rPr>
                  <w:rFonts w:eastAsia="?? ??" w:cs="Arial" w:hint="eastAsia"/>
                  <w:lang w:eastAsia="zh-CN"/>
                </w:rPr>
                <w:t>nrofPRB</w:t>
              </w:r>
              <w:proofErr w:type="spellEnd"/>
            </w:ins>
          </w:p>
        </w:tc>
      </w:tr>
      <w:tr w:rsidR="00F23B09" w:rsidRPr="00C94D63" w14:paraId="7BF1D060" w14:textId="77777777" w:rsidTr="00082625">
        <w:trPr>
          <w:cantSplit/>
          <w:jc w:val="center"/>
          <w:ins w:id="645" w:author="samsung" w:date="2018-11-02T19:00:00Z"/>
        </w:trPr>
        <w:tc>
          <w:tcPr>
            <w:tcW w:w="2965" w:type="dxa"/>
            <w:vAlign w:val="center"/>
          </w:tcPr>
          <w:p w14:paraId="7C7ED29F" w14:textId="77777777" w:rsidR="00F23B09" w:rsidRPr="005F332C" w:rsidRDefault="00F23B09" w:rsidP="00082625">
            <w:pPr>
              <w:pStyle w:val="TAL"/>
              <w:rPr>
                <w:ins w:id="646" w:author="samsung" w:date="2018-11-02T19:00:00Z"/>
                <w:rFonts w:eastAsia="等线"/>
                <w:lang w:eastAsia="zh-CN"/>
              </w:rPr>
            </w:pPr>
            <w:proofErr w:type="spellStart"/>
            <w:ins w:id="647" w:author="samsung" w:date="2018-11-02T19:00:00Z">
              <w:r>
                <w:rPr>
                  <w:lang w:eastAsia="zh-CN"/>
                </w:rPr>
                <w:t>nrofPRB</w:t>
              </w:r>
              <w:proofErr w:type="spellEnd"/>
            </w:ins>
          </w:p>
        </w:tc>
        <w:tc>
          <w:tcPr>
            <w:tcW w:w="2019" w:type="dxa"/>
            <w:vAlign w:val="center"/>
          </w:tcPr>
          <w:p w14:paraId="2863138D" w14:textId="77777777" w:rsidR="00F23B09" w:rsidRPr="005F332C" w:rsidRDefault="00F23B09" w:rsidP="00082625">
            <w:pPr>
              <w:pStyle w:val="TAC"/>
              <w:rPr>
                <w:ins w:id="648" w:author="samsung" w:date="2018-11-02T19:00:00Z"/>
                <w:rFonts w:eastAsia="等线" w:cs="Arial"/>
                <w:lang w:eastAsia="zh-CN"/>
              </w:rPr>
            </w:pPr>
            <w:ins w:id="649" w:author="samsung" w:date="2018-11-02T19:00:00Z">
              <w:r>
                <w:rPr>
                  <w:rFonts w:eastAsia="?? ??" w:cs="Arial" w:hint="eastAsia"/>
                  <w:lang w:eastAsia="zh-CN"/>
                </w:rPr>
                <w:t>4</w:t>
              </w:r>
            </w:ins>
          </w:p>
        </w:tc>
      </w:tr>
      <w:tr w:rsidR="00F23B09" w:rsidRPr="00C94D63" w14:paraId="4359360F" w14:textId="77777777" w:rsidTr="00082625">
        <w:trPr>
          <w:cantSplit/>
          <w:jc w:val="center"/>
          <w:ins w:id="650" w:author="samsung" w:date="2018-11-02T19:00:00Z"/>
        </w:trPr>
        <w:tc>
          <w:tcPr>
            <w:tcW w:w="2965" w:type="dxa"/>
            <w:vAlign w:val="center"/>
          </w:tcPr>
          <w:p w14:paraId="06D3F002" w14:textId="77777777" w:rsidR="00F23B09" w:rsidRPr="005F332C" w:rsidRDefault="00F23B09" w:rsidP="00082625">
            <w:pPr>
              <w:pStyle w:val="TAL"/>
              <w:rPr>
                <w:ins w:id="651" w:author="samsung" w:date="2018-11-02T19:00:00Z"/>
                <w:rFonts w:eastAsia="等线"/>
                <w:lang w:eastAsia="zh-CN"/>
              </w:rPr>
            </w:pPr>
            <w:proofErr w:type="spellStart"/>
            <w:ins w:id="652" w:author="samsung" w:date="2018-11-02T19:00:00Z">
              <w:r>
                <w:rPr>
                  <w:lang w:eastAsia="zh-CN"/>
                </w:rPr>
                <w:t>nrofSymbols</w:t>
              </w:r>
              <w:proofErr w:type="spellEnd"/>
            </w:ins>
          </w:p>
        </w:tc>
        <w:tc>
          <w:tcPr>
            <w:tcW w:w="2019" w:type="dxa"/>
            <w:vAlign w:val="center"/>
          </w:tcPr>
          <w:p w14:paraId="0BAB3D3E" w14:textId="77777777" w:rsidR="00F23B09" w:rsidRPr="005F332C" w:rsidRDefault="00F23B09" w:rsidP="00082625">
            <w:pPr>
              <w:pStyle w:val="TAC"/>
              <w:rPr>
                <w:ins w:id="653" w:author="samsung" w:date="2018-11-02T19:00:00Z"/>
                <w:rFonts w:eastAsia="等线" w:cs="Arial"/>
                <w:lang w:eastAsia="zh-CN"/>
              </w:rPr>
            </w:pPr>
            <w:ins w:id="654" w:author="samsung" w:date="2018-11-02T19:00:00Z">
              <w:r>
                <w:rPr>
                  <w:rFonts w:eastAsia="?? ??" w:cs="Arial" w:hint="eastAsia"/>
                  <w:lang w:eastAsia="zh-CN"/>
                </w:rPr>
                <w:t>1</w:t>
              </w:r>
            </w:ins>
          </w:p>
        </w:tc>
      </w:tr>
      <w:tr w:rsidR="00F23B09" w:rsidRPr="00C94D63" w14:paraId="094DF75C" w14:textId="77777777" w:rsidTr="00082625">
        <w:trPr>
          <w:cantSplit/>
          <w:jc w:val="center"/>
          <w:ins w:id="655" w:author="samsung" w:date="2018-11-02T19:00:00Z"/>
        </w:trPr>
        <w:tc>
          <w:tcPr>
            <w:tcW w:w="2965" w:type="dxa"/>
            <w:vAlign w:val="center"/>
          </w:tcPr>
          <w:p w14:paraId="507BC2AD" w14:textId="77777777" w:rsidR="00F23B09" w:rsidRPr="005F332C" w:rsidRDefault="00F23B09" w:rsidP="00082625">
            <w:pPr>
              <w:pStyle w:val="TAL"/>
              <w:rPr>
                <w:ins w:id="656" w:author="samsung" w:date="2018-11-02T19:00:00Z"/>
                <w:rFonts w:eastAsia="等线"/>
                <w:lang w:eastAsia="zh-CN"/>
              </w:rPr>
            </w:pPr>
            <w:ins w:id="657" w:author="samsung" w:date="2018-11-02T19:00:00Z">
              <w:r>
                <w:rPr>
                  <w:lang w:eastAsia="zh-CN"/>
                </w:rPr>
                <w:t>the number of UCI bits</w:t>
              </w:r>
            </w:ins>
          </w:p>
        </w:tc>
        <w:tc>
          <w:tcPr>
            <w:tcW w:w="2019" w:type="dxa"/>
            <w:vAlign w:val="center"/>
          </w:tcPr>
          <w:p w14:paraId="36E84FE6" w14:textId="77777777" w:rsidR="00F23B09" w:rsidRPr="00DA724F" w:rsidRDefault="00F23B09" w:rsidP="00082625">
            <w:pPr>
              <w:pStyle w:val="TAC"/>
              <w:rPr>
                <w:ins w:id="658" w:author="samsung" w:date="2018-11-02T19:00:00Z"/>
                <w:rFonts w:eastAsia="宋体"/>
                <w:lang w:eastAsia="zh-CN"/>
              </w:rPr>
            </w:pPr>
            <w:ins w:id="659" w:author="samsung" w:date="2018-11-02T19:00:00Z">
              <w:r>
                <w:rPr>
                  <w:rFonts w:eastAsia="宋体" w:hint="eastAsia"/>
                  <w:lang w:eastAsia="zh-CN"/>
                </w:rPr>
                <w:t>4</w:t>
              </w:r>
            </w:ins>
          </w:p>
        </w:tc>
      </w:tr>
      <w:tr w:rsidR="00F23B09" w:rsidRPr="00C94D63" w14:paraId="1582B64B" w14:textId="77777777" w:rsidTr="00082625">
        <w:trPr>
          <w:cantSplit/>
          <w:jc w:val="center"/>
          <w:ins w:id="660" w:author="samsung" w:date="2018-11-02T19:00:00Z"/>
        </w:trPr>
        <w:tc>
          <w:tcPr>
            <w:tcW w:w="2965" w:type="dxa"/>
            <w:vAlign w:val="center"/>
          </w:tcPr>
          <w:p w14:paraId="0F173EDF" w14:textId="77777777" w:rsidR="00F23B09" w:rsidRDefault="00F23B09" w:rsidP="00082625">
            <w:pPr>
              <w:pStyle w:val="TAL"/>
              <w:rPr>
                <w:ins w:id="661" w:author="samsung" w:date="2018-11-02T19:00:00Z"/>
                <w:lang w:eastAsia="zh-CN"/>
              </w:rPr>
            </w:pPr>
            <w:proofErr w:type="spellStart"/>
            <w:ins w:id="662" w:author="samsung" w:date="2018-11-02T19:00:00Z">
              <w:r>
                <w:rPr>
                  <w:lang w:eastAsia="zh-CN"/>
                </w:rPr>
                <w:t>startingSymbolIndex</w:t>
              </w:r>
              <w:proofErr w:type="spellEnd"/>
            </w:ins>
          </w:p>
        </w:tc>
        <w:tc>
          <w:tcPr>
            <w:tcW w:w="2019" w:type="dxa"/>
            <w:vAlign w:val="center"/>
          </w:tcPr>
          <w:p w14:paraId="09D39834" w14:textId="77777777" w:rsidR="00F23B09" w:rsidRPr="00DA724F" w:rsidRDefault="00F23B09" w:rsidP="00082625">
            <w:pPr>
              <w:pStyle w:val="TAC"/>
              <w:rPr>
                <w:ins w:id="663" w:author="samsung" w:date="2018-11-02T19:00:00Z"/>
                <w:rFonts w:eastAsia="宋体"/>
                <w:lang w:eastAsia="zh-CN"/>
              </w:rPr>
            </w:pPr>
            <w:ins w:id="664" w:author="samsung" w:date="2018-11-02T19:00:00Z">
              <w:r>
                <w:rPr>
                  <w:rFonts w:eastAsia="宋体" w:hint="eastAsia"/>
                  <w:lang w:eastAsia="zh-CN"/>
                </w:rPr>
                <w:t>13</w:t>
              </w:r>
            </w:ins>
          </w:p>
        </w:tc>
      </w:tr>
    </w:tbl>
    <w:p w14:paraId="529825F3" w14:textId="77777777" w:rsidR="00F23B09" w:rsidRDefault="00F23B09" w:rsidP="00F23B09">
      <w:pPr>
        <w:rPr>
          <w:ins w:id="665" w:author="samsung" w:date="2018-11-02T19:00:00Z"/>
          <w:rFonts w:eastAsia="等线"/>
          <w:lang w:eastAsia="zh-CN"/>
        </w:rPr>
      </w:pPr>
    </w:p>
    <w:p w14:paraId="31F4B8CA" w14:textId="77777777" w:rsidR="00F23B09" w:rsidRPr="00E3724E" w:rsidRDefault="00F23B09" w:rsidP="00F23B09">
      <w:pPr>
        <w:pStyle w:val="Heading6"/>
        <w:rPr>
          <w:ins w:id="666" w:author="samsung" w:date="2018-11-02T19:00:00Z"/>
        </w:rPr>
      </w:pPr>
      <w:bookmarkStart w:id="667" w:name="_GoBack"/>
      <w:ins w:id="668" w:author="samsung" w:date="2018-11-02T19:00:00Z">
        <w:r>
          <w:rPr>
            <w:rFonts w:hint="eastAsia"/>
          </w:rPr>
          <w:t>11</w:t>
        </w:r>
        <w:r>
          <w:t>.3.</w:t>
        </w:r>
        <w:r>
          <w:rPr>
            <w:rFonts w:hint="eastAsia"/>
          </w:rPr>
          <w:t>2</w:t>
        </w:r>
        <w:r>
          <w:t>.</w:t>
        </w:r>
        <w:r>
          <w:rPr>
            <w:rFonts w:hint="eastAsia"/>
          </w:rPr>
          <w:t>4.1.2</w:t>
        </w:r>
        <w:bookmarkEnd w:id="667"/>
        <w:r>
          <w:tab/>
          <w:t>Minimum r</w:t>
        </w:r>
        <w:r w:rsidRPr="00E3724E">
          <w:t>equirement</w:t>
        </w:r>
        <w:r>
          <w:t>s</w:t>
        </w:r>
      </w:ins>
    </w:p>
    <w:p w14:paraId="1461EB3C" w14:textId="77777777" w:rsidR="00F23B09" w:rsidRPr="00D962F6" w:rsidRDefault="00F23B09" w:rsidP="00F23B09">
      <w:pPr>
        <w:rPr>
          <w:ins w:id="669" w:author="samsung" w:date="2018-11-02T19:00:00Z"/>
          <w:rFonts w:eastAsia="等线"/>
          <w:lang w:eastAsia="zh-CN"/>
        </w:rPr>
      </w:pPr>
      <w:ins w:id="670" w:author="samsung" w:date="2018-11-02T19:00:00Z">
        <w:r>
          <w:rPr>
            <w:rFonts w:hint="eastAsia"/>
            <w:lang w:eastAsia="zh-CN"/>
          </w:rPr>
          <w:t xml:space="preserve">The NACK to ACK </w:t>
        </w:r>
        <w:r w:rsidRPr="00BB6FF0">
          <w:t xml:space="preserve">probability shall not exceed 1% at the SNR given in </w:t>
        </w:r>
        <w:r>
          <w:rPr>
            <w:rFonts w:hint="eastAsia"/>
            <w:lang w:eastAsia="zh-CN"/>
          </w:rPr>
          <w:t>t</w:t>
        </w:r>
        <w:r w:rsidRPr="00E3724E">
          <w:t xml:space="preserve">able </w:t>
        </w:r>
        <w:r>
          <w:rPr>
            <w:rFonts w:hint="eastAsia"/>
            <w:lang w:eastAsia="zh-CN"/>
          </w:rPr>
          <w:t>11</w:t>
        </w:r>
        <w:r>
          <w:t>.</w:t>
        </w:r>
        <w:r>
          <w:rPr>
            <w:rFonts w:hint="eastAsia"/>
            <w:lang w:eastAsia="zh-CN"/>
          </w:rPr>
          <w:t>3</w:t>
        </w:r>
        <w:r>
          <w:t>.</w:t>
        </w:r>
        <w:r>
          <w:rPr>
            <w:rFonts w:hint="eastAsia"/>
            <w:lang w:eastAsia="zh-CN"/>
          </w:rPr>
          <w:t>2</w:t>
        </w:r>
        <w:r>
          <w:t>.</w:t>
        </w:r>
        <w:r>
          <w:rPr>
            <w:rFonts w:hint="eastAsia"/>
            <w:lang w:eastAsia="zh-CN"/>
          </w:rPr>
          <w:t>4.1.2</w:t>
        </w:r>
        <w:r w:rsidRPr="00E3724E">
          <w:t>-1</w:t>
        </w:r>
        <w:r>
          <w:t xml:space="preserve"> and </w:t>
        </w:r>
        <w:r>
          <w:rPr>
            <w:rFonts w:hint="eastAsia"/>
            <w:lang w:eastAsia="zh-CN"/>
          </w:rPr>
          <w:t>t</w:t>
        </w:r>
        <w:r w:rsidRPr="00E3724E">
          <w:t xml:space="preserve">able </w:t>
        </w:r>
        <w:r>
          <w:rPr>
            <w:rFonts w:hint="eastAsia"/>
            <w:lang w:eastAsia="zh-CN"/>
          </w:rPr>
          <w:t>11</w:t>
        </w:r>
        <w:r>
          <w:t>.3.</w:t>
        </w:r>
        <w:r>
          <w:rPr>
            <w:rFonts w:hint="eastAsia"/>
            <w:lang w:eastAsia="zh-CN"/>
          </w:rPr>
          <w:t>2</w:t>
        </w:r>
        <w:r>
          <w:t>.</w:t>
        </w:r>
        <w:r>
          <w:rPr>
            <w:rFonts w:hint="eastAsia"/>
            <w:lang w:eastAsia="zh-CN"/>
          </w:rPr>
          <w:t>4.1.2</w:t>
        </w:r>
        <w:r>
          <w:t>-2 for 4UCI bits.</w:t>
        </w:r>
      </w:ins>
    </w:p>
    <w:p w14:paraId="0B8A2C13" w14:textId="77777777" w:rsidR="00F23B09" w:rsidRDefault="00F23B09" w:rsidP="00F23B09">
      <w:pPr>
        <w:pStyle w:val="TH"/>
        <w:rPr>
          <w:ins w:id="671" w:author="samsung" w:date="2018-11-02T19:00:00Z"/>
          <w:lang w:eastAsia="zh-CN"/>
        </w:rPr>
      </w:pPr>
      <w:ins w:id="672" w:author="samsung" w:date="2018-11-02T19:00:00Z">
        <w:r w:rsidRPr="00E3724E">
          <w:t xml:space="preserve">Table </w:t>
        </w:r>
        <w:r>
          <w:rPr>
            <w:rFonts w:hint="eastAsia"/>
            <w:lang w:eastAsia="zh-CN"/>
          </w:rPr>
          <w:t>11</w:t>
        </w:r>
        <w:r>
          <w:t>.3.</w:t>
        </w:r>
        <w:r>
          <w:rPr>
            <w:rFonts w:hint="eastAsia"/>
            <w:lang w:eastAsia="zh-CN"/>
          </w:rPr>
          <w:t>2</w:t>
        </w:r>
        <w:r>
          <w:t>.</w:t>
        </w:r>
        <w:r>
          <w:rPr>
            <w:rFonts w:hint="eastAsia"/>
            <w:lang w:eastAsia="zh-CN"/>
          </w:rPr>
          <w:t>4.1.2</w:t>
        </w:r>
        <w:r w:rsidRPr="00E3724E">
          <w:t>-1:</w:t>
        </w:r>
        <w:r>
          <w:t xml:space="preserve"> Minimum requirements for PUCCH format </w:t>
        </w:r>
        <w:r>
          <w:rPr>
            <w:rFonts w:hint="eastAsia"/>
            <w:lang w:eastAsia="zh-CN"/>
          </w:rPr>
          <w:t>2</w:t>
        </w:r>
        <w:r w:rsidRPr="00E3724E">
          <w:t xml:space="preserve"> </w:t>
        </w:r>
        <w:r>
          <w:t xml:space="preserve">with </w:t>
        </w:r>
        <w:r>
          <w:rPr>
            <w:rFonts w:hint="eastAsia"/>
            <w:lang w:eastAsia="zh-CN"/>
          </w:rPr>
          <w:t xml:space="preserve">60 </w:t>
        </w:r>
        <w:r>
          <w:t>kHz SCS</w:t>
        </w:r>
      </w:ins>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45"/>
        <w:gridCol w:w="1221"/>
        <w:gridCol w:w="1720"/>
        <w:gridCol w:w="1392"/>
        <w:gridCol w:w="1712"/>
      </w:tblGrid>
      <w:tr w:rsidR="00F23B09" w:rsidRPr="00E3724E" w14:paraId="14F7F877" w14:textId="77777777" w:rsidTr="00082625">
        <w:trPr>
          <w:trHeight w:val="72"/>
          <w:jc w:val="center"/>
          <w:ins w:id="673" w:author="samsung" w:date="2018-11-02T19:00:00Z"/>
        </w:trPr>
        <w:tc>
          <w:tcPr>
            <w:tcW w:w="1345" w:type="dxa"/>
            <w:vMerge w:val="restart"/>
          </w:tcPr>
          <w:p w14:paraId="4EC98F1F" w14:textId="77777777" w:rsidR="00F23B09" w:rsidRPr="00E3724E" w:rsidRDefault="00F23B09" w:rsidP="00082625">
            <w:pPr>
              <w:pStyle w:val="TAH"/>
              <w:rPr>
                <w:ins w:id="674" w:author="samsung" w:date="2018-11-02T19:00:00Z"/>
                <w:rFonts w:cs="Arial"/>
                <w:lang w:eastAsia="zh-CN"/>
              </w:rPr>
            </w:pPr>
            <w:ins w:id="675"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345" w:type="dxa"/>
            <w:vMerge w:val="restart"/>
          </w:tcPr>
          <w:p w14:paraId="25847746" w14:textId="77777777" w:rsidR="00F23B09" w:rsidRPr="00E3724E" w:rsidRDefault="00F23B09" w:rsidP="00082625">
            <w:pPr>
              <w:pStyle w:val="TAH"/>
              <w:rPr>
                <w:ins w:id="676" w:author="samsung" w:date="2018-11-02T19:00:00Z"/>
                <w:rFonts w:cs="Arial"/>
                <w:lang w:eastAsia="zh-CN"/>
              </w:rPr>
            </w:pPr>
            <w:ins w:id="677" w:author="samsung" w:date="2018-11-02T19:00:00Z">
              <w:r w:rsidRPr="00E3724E">
                <w:rPr>
                  <w:rFonts w:cs="Arial"/>
                  <w:lang w:eastAsia="zh-CN"/>
                </w:rPr>
                <w:t>Number of RX antennas</w:t>
              </w:r>
            </w:ins>
          </w:p>
        </w:tc>
        <w:tc>
          <w:tcPr>
            <w:tcW w:w="1221" w:type="dxa"/>
            <w:vMerge w:val="restart"/>
          </w:tcPr>
          <w:p w14:paraId="65E07831" w14:textId="77777777" w:rsidR="00F23B09" w:rsidRPr="00E3724E" w:rsidRDefault="00F23B09" w:rsidP="00082625">
            <w:pPr>
              <w:pStyle w:val="TAH"/>
              <w:rPr>
                <w:ins w:id="678" w:author="samsung" w:date="2018-11-02T19:00:00Z"/>
                <w:rFonts w:cs="Arial"/>
              </w:rPr>
            </w:pPr>
            <w:ins w:id="679" w:author="samsung" w:date="2018-11-02T19:00:00Z">
              <w:r w:rsidRPr="00E3724E">
                <w:rPr>
                  <w:rFonts w:cs="Arial"/>
                </w:rPr>
                <w:t>Cyclic Prefix</w:t>
              </w:r>
            </w:ins>
          </w:p>
        </w:tc>
        <w:tc>
          <w:tcPr>
            <w:tcW w:w="1720" w:type="dxa"/>
            <w:vMerge w:val="restart"/>
          </w:tcPr>
          <w:p w14:paraId="6F6FDFBE" w14:textId="77777777" w:rsidR="00F23B09" w:rsidRPr="00E3724E" w:rsidRDefault="00F23B09" w:rsidP="00082625">
            <w:pPr>
              <w:pStyle w:val="TAH"/>
              <w:rPr>
                <w:ins w:id="680" w:author="samsung" w:date="2018-11-02T19:00:00Z"/>
                <w:rFonts w:cs="Arial"/>
                <w:lang w:eastAsia="zh-CN"/>
              </w:rPr>
            </w:pPr>
            <w:ins w:id="681"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104" w:type="dxa"/>
            <w:gridSpan w:val="2"/>
          </w:tcPr>
          <w:p w14:paraId="31E7641A" w14:textId="77777777" w:rsidR="00F23B09" w:rsidRPr="00E3724E" w:rsidRDefault="00F23B09" w:rsidP="00082625">
            <w:pPr>
              <w:pStyle w:val="TAH"/>
              <w:rPr>
                <w:ins w:id="682" w:author="samsung" w:date="2018-11-02T19:00:00Z"/>
                <w:rFonts w:cs="Arial"/>
              </w:rPr>
            </w:pPr>
            <w:ins w:id="683" w:author="samsung" w:date="2018-11-02T19:00:00Z">
              <w:r w:rsidRPr="00E3724E">
                <w:rPr>
                  <w:rFonts w:cs="Arial"/>
                </w:rPr>
                <w:t>Channel Bandwidth / SNR [dB]</w:t>
              </w:r>
            </w:ins>
          </w:p>
        </w:tc>
      </w:tr>
      <w:tr w:rsidR="00F23B09" w:rsidRPr="00E3724E" w14:paraId="7DD176EB" w14:textId="77777777" w:rsidTr="00082625">
        <w:trPr>
          <w:trHeight w:val="51"/>
          <w:jc w:val="center"/>
          <w:ins w:id="684" w:author="samsung" w:date="2018-11-02T19:00:00Z"/>
        </w:trPr>
        <w:tc>
          <w:tcPr>
            <w:tcW w:w="1345" w:type="dxa"/>
            <w:vMerge/>
          </w:tcPr>
          <w:p w14:paraId="0803977E" w14:textId="77777777" w:rsidR="00F23B09" w:rsidRPr="00E3724E" w:rsidRDefault="00F23B09" w:rsidP="00082625">
            <w:pPr>
              <w:pStyle w:val="TAH"/>
              <w:rPr>
                <w:ins w:id="685" w:author="samsung" w:date="2018-11-02T19:00:00Z"/>
                <w:rFonts w:cs="Arial"/>
              </w:rPr>
            </w:pPr>
          </w:p>
        </w:tc>
        <w:tc>
          <w:tcPr>
            <w:tcW w:w="1345" w:type="dxa"/>
            <w:vMerge/>
          </w:tcPr>
          <w:p w14:paraId="0CD78156" w14:textId="77777777" w:rsidR="00F23B09" w:rsidRPr="00E3724E" w:rsidRDefault="00F23B09" w:rsidP="00082625">
            <w:pPr>
              <w:pStyle w:val="TAH"/>
              <w:rPr>
                <w:ins w:id="686" w:author="samsung" w:date="2018-11-02T19:00:00Z"/>
                <w:rFonts w:cs="Arial"/>
              </w:rPr>
            </w:pPr>
          </w:p>
        </w:tc>
        <w:tc>
          <w:tcPr>
            <w:tcW w:w="1221" w:type="dxa"/>
            <w:vMerge/>
          </w:tcPr>
          <w:p w14:paraId="42897B70" w14:textId="77777777" w:rsidR="00F23B09" w:rsidRPr="00E3724E" w:rsidRDefault="00F23B09" w:rsidP="00082625">
            <w:pPr>
              <w:pStyle w:val="TAH"/>
              <w:rPr>
                <w:ins w:id="687" w:author="samsung" w:date="2018-11-02T19:00:00Z"/>
                <w:rFonts w:cs="Arial"/>
              </w:rPr>
            </w:pPr>
          </w:p>
        </w:tc>
        <w:tc>
          <w:tcPr>
            <w:tcW w:w="1720" w:type="dxa"/>
            <w:vMerge/>
          </w:tcPr>
          <w:p w14:paraId="2F513E32" w14:textId="77777777" w:rsidR="00F23B09" w:rsidRPr="00E3724E" w:rsidRDefault="00F23B09" w:rsidP="00082625">
            <w:pPr>
              <w:pStyle w:val="TAH"/>
              <w:rPr>
                <w:ins w:id="688" w:author="samsung" w:date="2018-11-02T19:00:00Z"/>
                <w:rFonts w:cs="Arial"/>
              </w:rPr>
            </w:pPr>
          </w:p>
        </w:tc>
        <w:tc>
          <w:tcPr>
            <w:tcW w:w="1392" w:type="dxa"/>
          </w:tcPr>
          <w:p w14:paraId="5ACBDB14" w14:textId="77777777" w:rsidR="00F23B09" w:rsidRPr="00E3724E" w:rsidRDefault="00F23B09" w:rsidP="00082625">
            <w:pPr>
              <w:pStyle w:val="TAH"/>
              <w:rPr>
                <w:ins w:id="689" w:author="samsung" w:date="2018-11-02T19:00:00Z"/>
                <w:rFonts w:cs="Arial"/>
              </w:rPr>
            </w:pPr>
            <w:ins w:id="690" w:author="samsung" w:date="2018-11-02T19:00:00Z">
              <w:r w:rsidRPr="00E3724E">
                <w:rPr>
                  <w:rFonts w:cs="Arial"/>
                </w:rPr>
                <w:t>5</w:t>
              </w:r>
              <w:r>
                <w:rPr>
                  <w:rFonts w:cs="Arial" w:hint="eastAsia"/>
                  <w:lang w:eastAsia="zh-CN"/>
                </w:rPr>
                <w:t>0</w:t>
              </w:r>
              <w:r w:rsidRPr="00E3724E">
                <w:rPr>
                  <w:rFonts w:cs="Arial"/>
                </w:rPr>
                <w:t xml:space="preserve"> MHz</w:t>
              </w:r>
            </w:ins>
          </w:p>
        </w:tc>
        <w:tc>
          <w:tcPr>
            <w:tcW w:w="1712" w:type="dxa"/>
          </w:tcPr>
          <w:p w14:paraId="59A08314" w14:textId="77777777" w:rsidR="00F23B09" w:rsidRPr="00D6722A" w:rsidRDefault="00F23B09" w:rsidP="00082625">
            <w:pPr>
              <w:pStyle w:val="TAH"/>
              <w:rPr>
                <w:ins w:id="691" w:author="samsung" w:date="2018-11-02T19:00:00Z"/>
                <w:rFonts w:eastAsia="等线" w:cs="Arial"/>
                <w:lang w:eastAsia="zh-CN"/>
              </w:rPr>
            </w:pPr>
            <w:ins w:id="692" w:author="samsung" w:date="2018-11-02T19:00:00Z">
              <w:r w:rsidRPr="00E3724E">
                <w:rPr>
                  <w:rFonts w:cs="Arial"/>
                </w:rPr>
                <w:t>10</w:t>
              </w:r>
              <w:r>
                <w:rPr>
                  <w:rFonts w:cs="Arial" w:hint="eastAsia"/>
                  <w:lang w:eastAsia="zh-CN"/>
                </w:rPr>
                <w:t>0</w:t>
              </w:r>
              <w:r w:rsidRPr="00E3724E">
                <w:rPr>
                  <w:rFonts w:cs="Arial"/>
                </w:rPr>
                <w:t xml:space="preserve"> MHz</w:t>
              </w:r>
            </w:ins>
          </w:p>
        </w:tc>
      </w:tr>
      <w:tr w:rsidR="00F23B09" w:rsidRPr="00E3724E" w14:paraId="252F6F9B" w14:textId="77777777" w:rsidTr="00082625">
        <w:trPr>
          <w:trHeight w:val="134"/>
          <w:jc w:val="center"/>
          <w:ins w:id="693" w:author="samsung" w:date="2018-11-02T19:00:00Z"/>
        </w:trPr>
        <w:tc>
          <w:tcPr>
            <w:tcW w:w="1345" w:type="dxa"/>
            <w:vAlign w:val="center"/>
          </w:tcPr>
          <w:p w14:paraId="67CC21B6" w14:textId="77777777" w:rsidR="00F23B09" w:rsidRPr="00E3724E" w:rsidRDefault="00F23B09" w:rsidP="00082625">
            <w:pPr>
              <w:pStyle w:val="TAC"/>
              <w:rPr>
                <w:ins w:id="694" w:author="samsung" w:date="2018-11-02T19:00:00Z"/>
                <w:rFonts w:cs="Arial"/>
                <w:lang w:eastAsia="zh-CN"/>
              </w:rPr>
            </w:pPr>
            <w:ins w:id="695" w:author="samsung" w:date="2018-11-02T19:00:00Z">
              <w:r>
                <w:rPr>
                  <w:rFonts w:cs="Arial"/>
                  <w:lang w:eastAsia="zh-CN"/>
                </w:rPr>
                <w:t>1</w:t>
              </w:r>
            </w:ins>
          </w:p>
        </w:tc>
        <w:tc>
          <w:tcPr>
            <w:tcW w:w="1345" w:type="dxa"/>
            <w:vAlign w:val="center"/>
          </w:tcPr>
          <w:p w14:paraId="1D362533" w14:textId="77777777" w:rsidR="00F23B09" w:rsidRPr="00E3724E" w:rsidRDefault="00F23B09" w:rsidP="00082625">
            <w:pPr>
              <w:pStyle w:val="TAC"/>
              <w:rPr>
                <w:ins w:id="696" w:author="samsung" w:date="2018-11-02T19:00:00Z"/>
                <w:rFonts w:cs="Arial"/>
                <w:lang w:eastAsia="zh-CN"/>
              </w:rPr>
            </w:pPr>
            <w:ins w:id="697" w:author="samsung" w:date="2018-11-02T19:00:00Z">
              <w:r w:rsidRPr="00E3724E">
                <w:rPr>
                  <w:rFonts w:cs="Arial"/>
                  <w:lang w:eastAsia="zh-CN"/>
                </w:rPr>
                <w:t>2</w:t>
              </w:r>
            </w:ins>
          </w:p>
        </w:tc>
        <w:tc>
          <w:tcPr>
            <w:tcW w:w="1221" w:type="dxa"/>
            <w:vAlign w:val="center"/>
          </w:tcPr>
          <w:p w14:paraId="413DE673" w14:textId="77777777" w:rsidR="00F23B09" w:rsidRPr="00E3724E" w:rsidRDefault="00F23B09" w:rsidP="00082625">
            <w:pPr>
              <w:pStyle w:val="TAC"/>
              <w:rPr>
                <w:ins w:id="698" w:author="samsung" w:date="2018-11-02T19:00:00Z"/>
                <w:rFonts w:cs="Arial"/>
              </w:rPr>
            </w:pPr>
            <w:ins w:id="699" w:author="samsung" w:date="2018-11-02T19:00:00Z">
              <w:r w:rsidRPr="00E3724E">
                <w:rPr>
                  <w:rFonts w:cs="Arial"/>
                </w:rPr>
                <w:t>Normal</w:t>
              </w:r>
            </w:ins>
          </w:p>
        </w:tc>
        <w:tc>
          <w:tcPr>
            <w:tcW w:w="1720" w:type="dxa"/>
            <w:vAlign w:val="center"/>
          </w:tcPr>
          <w:p w14:paraId="7EBEAA35" w14:textId="77777777" w:rsidR="00F23B09" w:rsidRDefault="00F23B09" w:rsidP="00082625">
            <w:pPr>
              <w:pStyle w:val="TAC"/>
              <w:rPr>
                <w:ins w:id="700" w:author="samsung" w:date="2018-11-02T19:00:00Z"/>
                <w:rFonts w:cs="Arial"/>
              </w:rPr>
            </w:pPr>
            <w:ins w:id="701" w:author="samsung" w:date="2018-11-02T19:00:00Z">
              <w:r>
                <w:rPr>
                  <w:rFonts w:cs="Arial"/>
                </w:rPr>
                <w:t>TDL</w:t>
              </w:r>
              <w:r>
                <w:rPr>
                  <w:rFonts w:cs="Arial" w:hint="eastAsia"/>
                  <w:lang w:eastAsia="zh-CN"/>
                </w:rPr>
                <w:t>A</w:t>
              </w:r>
              <w:r>
                <w:rPr>
                  <w:rFonts w:cs="Arial"/>
                </w:rPr>
                <w:t>30-</w:t>
              </w:r>
              <w:r>
                <w:rPr>
                  <w:rFonts w:cs="Arial" w:hint="eastAsia"/>
                  <w:lang w:eastAsia="zh-CN"/>
                </w:rPr>
                <w:t>3</w:t>
              </w:r>
              <w:r w:rsidRPr="00B94D3F">
                <w:rPr>
                  <w:rFonts w:cs="Arial"/>
                </w:rPr>
                <w:t>00</w:t>
              </w:r>
              <w:r w:rsidRPr="00990604" w:rsidDel="002E550C">
                <w:rPr>
                  <w:rFonts w:cs="Arial"/>
                </w:rPr>
                <w:t xml:space="preserve"> </w:t>
              </w:r>
              <w:r w:rsidRPr="00990604">
                <w:rPr>
                  <w:rFonts w:cs="Arial"/>
                </w:rPr>
                <w:t>Low</w:t>
              </w:r>
            </w:ins>
          </w:p>
        </w:tc>
        <w:tc>
          <w:tcPr>
            <w:tcW w:w="1392" w:type="dxa"/>
            <w:shd w:val="clear" w:color="auto" w:fill="auto"/>
            <w:vAlign w:val="center"/>
          </w:tcPr>
          <w:p w14:paraId="7394AAB0" w14:textId="77777777" w:rsidR="00F23B09" w:rsidRPr="00E3724E" w:rsidRDefault="00F23B09" w:rsidP="00082625">
            <w:pPr>
              <w:pStyle w:val="TAC"/>
              <w:rPr>
                <w:ins w:id="702" w:author="samsung" w:date="2018-11-02T19:00:00Z"/>
                <w:rFonts w:cs="Arial"/>
                <w:lang w:eastAsia="zh-CN"/>
              </w:rPr>
            </w:pPr>
            <w:ins w:id="703" w:author="samsung" w:date="2018-11-02T19:00:00Z">
              <w:r>
                <w:rPr>
                  <w:rFonts w:cs="Arial" w:hint="eastAsia"/>
                  <w:lang w:eastAsia="zh-CN"/>
                </w:rPr>
                <w:t>[TBD]</w:t>
              </w:r>
            </w:ins>
          </w:p>
        </w:tc>
        <w:tc>
          <w:tcPr>
            <w:tcW w:w="1712" w:type="dxa"/>
            <w:shd w:val="clear" w:color="auto" w:fill="auto"/>
            <w:vAlign w:val="center"/>
          </w:tcPr>
          <w:p w14:paraId="2965104F" w14:textId="77777777" w:rsidR="00F23B09" w:rsidRPr="00D6722A" w:rsidRDefault="00F23B09" w:rsidP="00082625">
            <w:pPr>
              <w:pStyle w:val="TAC"/>
              <w:rPr>
                <w:ins w:id="704" w:author="samsung" w:date="2018-11-02T19:00:00Z"/>
                <w:rFonts w:eastAsia="等线" w:cs="Arial"/>
                <w:lang w:eastAsia="zh-CN"/>
              </w:rPr>
            </w:pPr>
            <w:ins w:id="705" w:author="samsung" w:date="2018-11-02T19:00:00Z">
              <w:r>
                <w:rPr>
                  <w:rFonts w:cs="Arial" w:hint="eastAsia"/>
                  <w:lang w:eastAsia="zh-CN"/>
                </w:rPr>
                <w:t>[TBD]</w:t>
              </w:r>
            </w:ins>
          </w:p>
        </w:tc>
      </w:tr>
    </w:tbl>
    <w:p w14:paraId="27D95D09" w14:textId="77777777" w:rsidR="00F23B09" w:rsidRPr="00E3724E" w:rsidRDefault="00F23B09" w:rsidP="00F23B09">
      <w:pPr>
        <w:rPr>
          <w:ins w:id="706" w:author="samsung" w:date="2018-11-02T19:00:00Z"/>
        </w:rPr>
      </w:pPr>
    </w:p>
    <w:p w14:paraId="58D2DFEF" w14:textId="77777777" w:rsidR="00F23B09" w:rsidRDefault="00F23B09" w:rsidP="00F23B09">
      <w:pPr>
        <w:pStyle w:val="TH"/>
        <w:rPr>
          <w:ins w:id="707" w:author="samsung" w:date="2018-11-02T19:00:00Z"/>
          <w:lang w:eastAsia="zh-CN"/>
        </w:rPr>
      </w:pPr>
      <w:ins w:id="708" w:author="samsung" w:date="2018-11-02T19:00:00Z">
        <w:r w:rsidRPr="00E3724E">
          <w:lastRenderedPageBreak/>
          <w:t xml:space="preserve">Table </w:t>
        </w:r>
        <w:r>
          <w:rPr>
            <w:rFonts w:hint="eastAsia"/>
            <w:lang w:eastAsia="zh-CN"/>
          </w:rPr>
          <w:t>11</w:t>
        </w:r>
        <w:r>
          <w:t>.3.</w:t>
        </w:r>
        <w:r>
          <w:rPr>
            <w:rFonts w:hint="eastAsia"/>
            <w:lang w:eastAsia="zh-CN"/>
          </w:rPr>
          <w:t>2</w:t>
        </w:r>
        <w:r>
          <w:t>.</w:t>
        </w:r>
        <w:r>
          <w:rPr>
            <w:rFonts w:hint="eastAsia"/>
            <w:lang w:eastAsia="zh-CN"/>
          </w:rPr>
          <w:t>4.1.2</w:t>
        </w:r>
        <w:r>
          <w:t>-</w:t>
        </w:r>
        <w:r>
          <w:rPr>
            <w:rFonts w:hint="eastAsia"/>
            <w:lang w:eastAsia="zh-CN"/>
          </w:rPr>
          <w:t>2</w:t>
        </w:r>
        <w:r w:rsidRPr="00E3724E">
          <w:t>:</w:t>
        </w:r>
        <w:r>
          <w:t xml:space="preserve"> Minimum requirements for PUCCH format </w:t>
        </w:r>
        <w:r>
          <w:rPr>
            <w:rFonts w:hint="eastAsia"/>
            <w:lang w:eastAsia="zh-CN"/>
          </w:rPr>
          <w:t>2</w:t>
        </w:r>
        <w:r w:rsidRPr="00E3724E">
          <w:t xml:space="preserve"> </w:t>
        </w:r>
        <w:r>
          <w:t xml:space="preserve">with </w:t>
        </w:r>
        <w:r>
          <w:rPr>
            <w:rFonts w:hint="eastAsia"/>
            <w:lang w:eastAsia="zh-CN"/>
          </w:rPr>
          <w:t xml:space="preserve">120 </w:t>
        </w:r>
        <w:r>
          <w:t>kHz SCS</w:t>
        </w:r>
      </w:ins>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2"/>
        <w:gridCol w:w="1241"/>
        <w:gridCol w:w="1128"/>
        <w:gridCol w:w="2204"/>
        <w:gridCol w:w="1082"/>
        <w:gridCol w:w="1134"/>
        <w:gridCol w:w="1336"/>
      </w:tblGrid>
      <w:tr w:rsidR="00F23B09" w:rsidRPr="00E3724E" w14:paraId="49562CE7" w14:textId="77777777" w:rsidTr="00082625">
        <w:trPr>
          <w:trHeight w:val="104"/>
          <w:jc w:val="center"/>
          <w:ins w:id="709" w:author="samsung" w:date="2018-11-02T19:00:00Z"/>
        </w:trPr>
        <w:tc>
          <w:tcPr>
            <w:tcW w:w="1352" w:type="dxa"/>
            <w:vMerge w:val="restart"/>
          </w:tcPr>
          <w:p w14:paraId="2CE5C079" w14:textId="77777777" w:rsidR="00F23B09" w:rsidRPr="00E3724E" w:rsidRDefault="00F23B09" w:rsidP="00082625">
            <w:pPr>
              <w:pStyle w:val="TAH"/>
              <w:rPr>
                <w:ins w:id="710" w:author="samsung" w:date="2018-11-02T19:00:00Z"/>
                <w:rFonts w:cs="Arial"/>
                <w:lang w:eastAsia="zh-CN"/>
              </w:rPr>
            </w:pPr>
            <w:ins w:id="711"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241" w:type="dxa"/>
            <w:vMerge w:val="restart"/>
          </w:tcPr>
          <w:p w14:paraId="0515A3F9" w14:textId="77777777" w:rsidR="00F23B09" w:rsidRPr="00E3724E" w:rsidRDefault="00F23B09" w:rsidP="00082625">
            <w:pPr>
              <w:pStyle w:val="TAH"/>
              <w:rPr>
                <w:ins w:id="712" w:author="samsung" w:date="2018-11-02T19:00:00Z"/>
                <w:rFonts w:cs="Arial"/>
                <w:lang w:eastAsia="zh-CN"/>
              </w:rPr>
            </w:pPr>
            <w:ins w:id="713" w:author="samsung" w:date="2018-11-02T19:00:00Z">
              <w:r w:rsidRPr="00E3724E">
                <w:rPr>
                  <w:rFonts w:cs="Arial"/>
                  <w:lang w:eastAsia="zh-CN"/>
                </w:rPr>
                <w:t>Number of RX antennas</w:t>
              </w:r>
            </w:ins>
          </w:p>
        </w:tc>
        <w:tc>
          <w:tcPr>
            <w:tcW w:w="1128" w:type="dxa"/>
            <w:vMerge w:val="restart"/>
          </w:tcPr>
          <w:p w14:paraId="2A403BE9" w14:textId="77777777" w:rsidR="00F23B09" w:rsidRPr="00E3724E" w:rsidRDefault="00F23B09" w:rsidP="00082625">
            <w:pPr>
              <w:pStyle w:val="TAH"/>
              <w:rPr>
                <w:ins w:id="714" w:author="samsung" w:date="2018-11-02T19:00:00Z"/>
                <w:rFonts w:cs="Arial"/>
              </w:rPr>
            </w:pPr>
            <w:ins w:id="715" w:author="samsung" w:date="2018-11-02T19:00:00Z">
              <w:r w:rsidRPr="00E3724E">
                <w:rPr>
                  <w:rFonts w:cs="Arial"/>
                </w:rPr>
                <w:t>Cyclic Prefix</w:t>
              </w:r>
            </w:ins>
          </w:p>
        </w:tc>
        <w:tc>
          <w:tcPr>
            <w:tcW w:w="2204" w:type="dxa"/>
            <w:vMerge w:val="restart"/>
          </w:tcPr>
          <w:p w14:paraId="7D4712D0" w14:textId="77777777" w:rsidR="00F23B09" w:rsidRPr="00E3724E" w:rsidRDefault="00F23B09" w:rsidP="00082625">
            <w:pPr>
              <w:pStyle w:val="TAH"/>
              <w:rPr>
                <w:ins w:id="716" w:author="samsung" w:date="2018-11-02T19:00:00Z"/>
                <w:rFonts w:cs="Arial"/>
              </w:rPr>
            </w:pPr>
            <w:ins w:id="717"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552" w:type="dxa"/>
            <w:gridSpan w:val="3"/>
          </w:tcPr>
          <w:p w14:paraId="2AA9A61B" w14:textId="77777777" w:rsidR="00F23B09" w:rsidRPr="00E3724E" w:rsidRDefault="00F23B09" w:rsidP="00082625">
            <w:pPr>
              <w:pStyle w:val="TAH"/>
              <w:rPr>
                <w:ins w:id="718" w:author="samsung" w:date="2018-11-02T19:00:00Z"/>
                <w:rFonts w:cs="Arial"/>
              </w:rPr>
            </w:pPr>
            <w:ins w:id="719" w:author="samsung" w:date="2018-11-02T19:00:00Z">
              <w:r w:rsidRPr="00E3724E">
                <w:rPr>
                  <w:rFonts w:cs="Arial"/>
                </w:rPr>
                <w:t>Channel Bandwidth / SNR [dB]</w:t>
              </w:r>
            </w:ins>
          </w:p>
        </w:tc>
      </w:tr>
      <w:tr w:rsidR="00F23B09" w:rsidRPr="00E3724E" w14:paraId="46E28605" w14:textId="77777777" w:rsidTr="00082625">
        <w:trPr>
          <w:trHeight w:val="75"/>
          <w:jc w:val="center"/>
          <w:ins w:id="720" w:author="samsung" w:date="2018-11-02T19:00:00Z"/>
        </w:trPr>
        <w:tc>
          <w:tcPr>
            <w:tcW w:w="1352" w:type="dxa"/>
            <w:vMerge/>
          </w:tcPr>
          <w:p w14:paraId="0A05849F" w14:textId="77777777" w:rsidR="00F23B09" w:rsidRPr="00E3724E" w:rsidRDefault="00F23B09" w:rsidP="00082625">
            <w:pPr>
              <w:pStyle w:val="TAH"/>
              <w:rPr>
                <w:ins w:id="721" w:author="samsung" w:date="2018-11-02T19:00:00Z"/>
                <w:rFonts w:cs="Arial"/>
              </w:rPr>
            </w:pPr>
          </w:p>
        </w:tc>
        <w:tc>
          <w:tcPr>
            <w:tcW w:w="1241" w:type="dxa"/>
            <w:vMerge/>
          </w:tcPr>
          <w:p w14:paraId="10BD6E0E" w14:textId="77777777" w:rsidR="00F23B09" w:rsidRPr="00E3724E" w:rsidRDefault="00F23B09" w:rsidP="00082625">
            <w:pPr>
              <w:pStyle w:val="TAH"/>
              <w:rPr>
                <w:ins w:id="722" w:author="samsung" w:date="2018-11-02T19:00:00Z"/>
                <w:rFonts w:cs="Arial"/>
              </w:rPr>
            </w:pPr>
          </w:p>
        </w:tc>
        <w:tc>
          <w:tcPr>
            <w:tcW w:w="1128" w:type="dxa"/>
            <w:vMerge/>
          </w:tcPr>
          <w:p w14:paraId="4E33BB98" w14:textId="77777777" w:rsidR="00F23B09" w:rsidRPr="00E3724E" w:rsidRDefault="00F23B09" w:rsidP="00082625">
            <w:pPr>
              <w:pStyle w:val="TAH"/>
              <w:rPr>
                <w:ins w:id="723" w:author="samsung" w:date="2018-11-02T19:00:00Z"/>
                <w:rFonts w:cs="Arial"/>
              </w:rPr>
            </w:pPr>
          </w:p>
        </w:tc>
        <w:tc>
          <w:tcPr>
            <w:tcW w:w="2204" w:type="dxa"/>
            <w:vMerge/>
          </w:tcPr>
          <w:p w14:paraId="31B08C03" w14:textId="77777777" w:rsidR="00F23B09" w:rsidRPr="00E3724E" w:rsidRDefault="00F23B09" w:rsidP="00082625">
            <w:pPr>
              <w:pStyle w:val="TAH"/>
              <w:rPr>
                <w:ins w:id="724" w:author="samsung" w:date="2018-11-02T19:00:00Z"/>
                <w:rFonts w:cs="Arial"/>
              </w:rPr>
            </w:pPr>
          </w:p>
        </w:tc>
        <w:tc>
          <w:tcPr>
            <w:tcW w:w="1082" w:type="dxa"/>
          </w:tcPr>
          <w:p w14:paraId="5CF8281A" w14:textId="77777777" w:rsidR="00F23B09" w:rsidRPr="00E3724E" w:rsidRDefault="00F23B09" w:rsidP="00082625">
            <w:pPr>
              <w:pStyle w:val="TAH"/>
              <w:rPr>
                <w:ins w:id="725" w:author="samsung" w:date="2018-11-02T19:00:00Z"/>
                <w:rFonts w:cs="Arial"/>
                <w:lang w:eastAsia="zh-CN"/>
              </w:rPr>
            </w:pPr>
            <w:ins w:id="726" w:author="samsung" w:date="2018-11-02T19:00:00Z">
              <w:r>
                <w:rPr>
                  <w:rFonts w:cs="Arial" w:hint="eastAsia"/>
                  <w:lang w:eastAsia="zh-CN"/>
                </w:rPr>
                <w:t>5</w:t>
              </w:r>
              <w:r>
                <w:rPr>
                  <w:rFonts w:cs="Arial"/>
                </w:rPr>
                <w:t>0</w:t>
              </w:r>
              <w:r>
                <w:rPr>
                  <w:rFonts w:cs="Arial" w:hint="eastAsia"/>
                  <w:lang w:eastAsia="zh-CN"/>
                </w:rPr>
                <w:t>MHz</w:t>
              </w:r>
            </w:ins>
          </w:p>
        </w:tc>
        <w:tc>
          <w:tcPr>
            <w:tcW w:w="1134" w:type="dxa"/>
          </w:tcPr>
          <w:p w14:paraId="3727658E" w14:textId="77777777" w:rsidR="00F23B09" w:rsidRPr="00E3724E" w:rsidRDefault="00F23B09" w:rsidP="00082625">
            <w:pPr>
              <w:pStyle w:val="TAH"/>
              <w:rPr>
                <w:ins w:id="727" w:author="samsung" w:date="2018-11-02T19:00:00Z"/>
                <w:rFonts w:cs="Arial"/>
                <w:lang w:eastAsia="zh-CN"/>
              </w:rPr>
            </w:pPr>
            <w:ins w:id="728" w:author="samsung" w:date="2018-11-02T19:00:00Z">
              <w:r>
                <w:rPr>
                  <w:rFonts w:cs="Arial" w:hint="eastAsia"/>
                  <w:lang w:eastAsia="zh-CN"/>
                </w:rPr>
                <w:t>10</w:t>
              </w:r>
              <w:r w:rsidRPr="00E3724E">
                <w:rPr>
                  <w:rFonts w:cs="Arial"/>
                </w:rPr>
                <w:t>0</w:t>
              </w:r>
              <w:r>
                <w:rPr>
                  <w:rFonts w:cs="Arial" w:hint="eastAsia"/>
                  <w:lang w:eastAsia="zh-CN"/>
                </w:rPr>
                <w:t>MHz</w:t>
              </w:r>
            </w:ins>
          </w:p>
        </w:tc>
        <w:tc>
          <w:tcPr>
            <w:tcW w:w="1336" w:type="dxa"/>
          </w:tcPr>
          <w:p w14:paraId="7D6FD8F1" w14:textId="77777777" w:rsidR="00F23B09" w:rsidRPr="00D6722A" w:rsidRDefault="00F23B09" w:rsidP="00082625">
            <w:pPr>
              <w:pStyle w:val="TAH"/>
              <w:rPr>
                <w:ins w:id="729" w:author="samsung" w:date="2018-11-02T19:00:00Z"/>
                <w:rFonts w:eastAsia="等线" w:cs="Arial"/>
                <w:lang w:eastAsia="zh-CN"/>
              </w:rPr>
            </w:pPr>
            <w:ins w:id="730" w:author="samsung" w:date="2018-11-02T19:00:00Z">
              <w:r>
                <w:rPr>
                  <w:rFonts w:cs="Arial" w:hint="eastAsia"/>
                  <w:lang w:eastAsia="zh-CN"/>
                </w:rPr>
                <w:t>20</w:t>
              </w:r>
              <w:r>
                <w:rPr>
                  <w:rFonts w:cs="Arial"/>
                </w:rPr>
                <w:t>0</w:t>
              </w:r>
              <w:r>
                <w:rPr>
                  <w:rFonts w:cs="Arial" w:hint="eastAsia"/>
                  <w:lang w:eastAsia="zh-CN"/>
                </w:rPr>
                <w:t>MHz</w:t>
              </w:r>
            </w:ins>
          </w:p>
        </w:tc>
      </w:tr>
      <w:tr w:rsidR="00F23B09" w:rsidRPr="00E3724E" w14:paraId="5D206012" w14:textId="77777777" w:rsidTr="00082625">
        <w:trPr>
          <w:trHeight w:val="197"/>
          <w:jc w:val="center"/>
          <w:ins w:id="731" w:author="samsung" w:date="2018-11-02T19:00:00Z"/>
        </w:trPr>
        <w:tc>
          <w:tcPr>
            <w:tcW w:w="1352" w:type="dxa"/>
            <w:vAlign w:val="center"/>
          </w:tcPr>
          <w:p w14:paraId="7B3C3A04" w14:textId="77777777" w:rsidR="00F23B09" w:rsidRPr="00E3724E" w:rsidRDefault="00F23B09" w:rsidP="00082625">
            <w:pPr>
              <w:pStyle w:val="TAC"/>
              <w:rPr>
                <w:ins w:id="732" w:author="samsung" w:date="2018-11-02T19:00:00Z"/>
                <w:rFonts w:cs="Arial"/>
                <w:lang w:eastAsia="zh-CN"/>
              </w:rPr>
            </w:pPr>
            <w:ins w:id="733" w:author="samsung" w:date="2018-11-02T19:00:00Z">
              <w:r>
                <w:rPr>
                  <w:rFonts w:cs="Arial"/>
                  <w:lang w:eastAsia="zh-CN"/>
                </w:rPr>
                <w:t>1</w:t>
              </w:r>
            </w:ins>
          </w:p>
        </w:tc>
        <w:tc>
          <w:tcPr>
            <w:tcW w:w="1241" w:type="dxa"/>
            <w:vAlign w:val="center"/>
          </w:tcPr>
          <w:p w14:paraId="508AA13D" w14:textId="77777777" w:rsidR="00F23B09" w:rsidRPr="00E3724E" w:rsidRDefault="00F23B09" w:rsidP="00082625">
            <w:pPr>
              <w:pStyle w:val="TAC"/>
              <w:rPr>
                <w:ins w:id="734" w:author="samsung" w:date="2018-11-02T19:00:00Z"/>
                <w:rFonts w:cs="Arial"/>
                <w:lang w:eastAsia="zh-CN"/>
              </w:rPr>
            </w:pPr>
            <w:ins w:id="735" w:author="samsung" w:date="2018-11-02T19:00:00Z">
              <w:r w:rsidRPr="00E3724E">
                <w:rPr>
                  <w:rFonts w:cs="Arial"/>
                  <w:lang w:eastAsia="zh-CN"/>
                </w:rPr>
                <w:t>2</w:t>
              </w:r>
            </w:ins>
          </w:p>
        </w:tc>
        <w:tc>
          <w:tcPr>
            <w:tcW w:w="1128" w:type="dxa"/>
            <w:vAlign w:val="center"/>
          </w:tcPr>
          <w:p w14:paraId="71588FAD" w14:textId="77777777" w:rsidR="00F23B09" w:rsidRPr="00E3724E" w:rsidRDefault="00F23B09" w:rsidP="00082625">
            <w:pPr>
              <w:pStyle w:val="TAC"/>
              <w:rPr>
                <w:ins w:id="736" w:author="samsung" w:date="2018-11-02T19:00:00Z"/>
                <w:rFonts w:cs="Arial"/>
              </w:rPr>
            </w:pPr>
            <w:ins w:id="737" w:author="samsung" w:date="2018-11-02T19:00:00Z">
              <w:r w:rsidRPr="00E3724E">
                <w:rPr>
                  <w:rFonts w:cs="Arial"/>
                </w:rPr>
                <w:t>Normal</w:t>
              </w:r>
            </w:ins>
          </w:p>
        </w:tc>
        <w:tc>
          <w:tcPr>
            <w:tcW w:w="2204" w:type="dxa"/>
            <w:vAlign w:val="center"/>
          </w:tcPr>
          <w:p w14:paraId="6D8CDCFA" w14:textId="77777777" w:rsidR="00F23B09" w:rsidRDefault="00F23B09" w:rsidP="00082625">
            <w:pPr>
              <w:pStyle w:val="TAC"/>
              <w:rPr>
                <w:ins w:id="738" w:author="samsung" w:date="2018-11-02T19:00:00Z"/>
                <w:rFonts w:cs="Arial"/>
              </w:rPr>
            </w:pPr>
            <w:ins w:id="739" w:author="samsung" w:date="2018-11-02T19:00:00Z">
              <w:r>
                <w:rPr>
                  <w:rFonts w:cs="Arial"/>
                </w:rPr>
                <w:t>TDL</w:t>
              </w:r>
              <w:r>
                <w:rPr>
                  <w:rFonts w:cs="Arial" w:hint="eastAsia"/>
                  <w:lang w:eastAsia="zh-CN"/>
                </w:rPr>
                <w:t>A</w:t>
              </w:r>
              <w:r>
                <w:rPr>
                  <w:rFonts w:cs="Arial"/>
                </w:rPr>
                <w:t>30-</w:t>
              </w:r>
              <w:r>
                <w:rPr>
                  <w:rFonts w:cs="Arial" w:hint="eastAsia"/>
                  <w:lang w:eastAsia="zh-CN"/>
                </w:rPr>
                <w:t>3</w:t>
              </w:r>
              <w:r w:rsidRPr="00F31395">
                <w:rPr>
                  <w:rFonts w:cs="Arial"/>
                </w:rPr>
                <w:t>00</w:t>
              </w:r>
              <w:r w:rsidRPr="00990604" w:rsidDel="002E550C">
                <w:rPr>
                  <w:rFonts w:cs="Arial"/>
                </w:rPr>
                <w:t xml:space="preserve"> </w:t>
              </w:r>
              <w:r w:rsidRPr="00990604">
                <w:rPr>
                  <w:rFonts w:cs="Arial"/>
                </w:rPr>
                <w:t>Low</w:t>
              </w:r>
            </w:ins>
          </w:p>
        </w:tc>
        <w:tc>
          <w:tcPr>
            <w:tcW w:w="1082" w:type="dxa"/>
            <w:shd w:val="clear" w:color="auto" w:fill="auto"/>
            <w:vAlign w:val="center"/>
          </w:tcPr>
          <w:p w14:paraId="500649B2" w14:textId="77777777" w:rsidR="00F23B09" w:rsidRPr="00E3724E" w:rsidRDefault="00F23B09" w:rsidP="00082625">
            <w:pPr>
              <w:pStyle w:val="TAC"/>
              <w:rPr>
                <w:ins w:id="740" w:author="samsung" w:date="2018-11-02T19:00:00Z"/>
                <w:rFonts w:cs="Arial"/>
                <w:lang w:eastAsia="zh-CN"/>
              </w:rPr>
            </w:pPr>
            <w:ins w:id="741" w:author="samsung" w:date="2018-11-02T19:00:00Z">
              <w:r>
                <w:rPr>
                  <w:rFonts w:cs="Arial" w:hint="eastAsia"/>
                  <w:lang w:eastAsia="zh-CN"/>
                </w:rPr>
                <w:t>[TBD]</w:t>
              </w:r>
            </w:ins>
          </w:p>
        </w:tc>
        <w:tc>
          <w:tcPr>
            <w:tcW w:w="1134" w:type="dxa"/>
            <w:shd w:val="clear" w:color="auto" w:fill="auto"/>
            <w:vAlign w:val="center"/>
          </w:tcPr>
          <w:p w14:paraId="1C461AA4" w14:textId="77777777" w:rsidR="00F23B09" w:rsidRPr="00E3724E" w:rsidRDefault="00F23B09" w:rsidP="00082625">
            <w:pPr>
              <w:pStyle w:val="TAC"/>
              <w:rPr>
                <w:ins w:id="742" w:author="samsung" w:date="2018-11-02T19:00:00Z"/>
                <w:rFonts w:cs="Arial"/>
                <w:lang w:eastAsia="zh-CN"/>
              </w:rPr>
            </w:pPr>
            <w:ins w:id="743" w:author="samsung" w:date="2018-11-02T19:00:00Z">
              <w:r>
                <w:rPr>
                  <w:rFonts w:cs="Arial" w:hint="eastAsia"/>
                  <w:lang w:eastAsia="zh-CN"/>
                </w:rPr>
                <w:t>[TBD]</w:t>
              </w:r>
            </w:ins>
          </w:p>
        </w:tc>
        <w:tc>
          <w:tcPr>
            <w:tcW w:w="1336" w:type="dxa"/>
            <w:shd w:val="clear" w:color="auto" w:fill="auto"/>
            <w:vAlign w:val="center"/>
          </w:tcPr>
          <w:p w14:paraId="4878CB69" w14:textId="77777777" w:rsidR="00F23B09" w:rsidRPr="00D6722A" w:rsidRDefault="00F23B09" w:rsidP="00082625">
            <w:pPr>
              <w:pStyle w:val="TAC"/>
              <w:rPr>
                <w:ins w:id="744" w:author="samsung" w:date="2018-11-02T19:00:00Z"/>
                <w:rFonts w:eastAsia="等线" w:cs="Arial"/>
                <w:lang w:eastAsia="zh-CN"/>
              </w:rPr>
            </w:pPr>
            <w:ins w:id="745" w:author="samsung" w:date="2018-11-02T19:00:00Z">
              <w:r>
                <w:rPr>
                  <w:rFonts w:cs="Arial" w:hint="eastAsia"/>
                  <w:lang w:eastAsia="zh-CN"/>
                </w:rPr>
                <w:t>[TBD]</w:t>
              </w:r>
            </w:ins>
          </w:p>
        </w:tc>
      </w:tr>
    </w:tbl>
    <w:p w14:paraId="3E128614" w14:textId="77777777" w:rsidR="00F23B09" w:rsidRPr="004772F3" w:rsidRDefault="00F23B09" w:rsidP="00F23B09">
      <w:pPr>
        <w:rPr>
          <w:ins w:id="746" w:author="samsung" w:date="2018-11-02T19:00:00Z"/>
          <w:rFonts w:eastAsia="等线"/>
          <w:lang w:eastAsia="zh-CN"/>
        </w:rPr>
      </w:pPr>
    </w:p>
    <w:p w14:paraId="67AE8A8D" w14:textId="77777777" w:rsidR="00F23B09" w:rsidRPr="00E15943" w:rsidRDefault="00F23B09" w:rsidP="00F23B09">
      <w:pPr>
        <w:pStyle w:val="Heading5"/>
        <w:rPr>
          <w:ins w:id="747" w:author="samsung" w:date="2018-11-02T19:00:00Z"/>
          <w:rFonts w:eastAsia="等线"/>
          <w:lang w:eastAsia="zh-CN"/>
        </w:rPr>
      </w:pPr>
      <w:ins w:id="748" w:author="samsung" w:date="2018-11-02T19:00:00Z">
        <w:r>
          <w:rPr>
            <w:rFonts w:hint="eastAsia"/>
            <w:lang w:eastAsia="zh-CN"/>
          </w:rPr>
          <w:t>11</w:t>
        </w:r>
        <w:r>
          <w:rPr>
            <w:rFonts w:hint="eastAsia"/>
          </w:rPr>
          <w:t>.3.</w:t>
        </w:r>
        <w:r>
          <w:rPr>
            <w:rFonts w:hint="eastAsia"/>
            <w:lang w:eastAsia="zh-CN"/>
          </w:rPr>
          <w:t>2</w:t>
        </w:r>
        <w:r>
          <w:rPr>
            <w:rFonts w:hint="eastAsia"/>
          </w:rPr>
          <w:t>.</w:t>
        </w:r>
        <w:r>
          <w:rPr>
            <w:rFonts w:hint="eastAsia"/>
            <w:lang w:eastAsia="zh-CN"/>
          </w:rPr>
          <w:t>4</w:t>
        </w:r>
        <w:r>
          <w:rPr>
            <w:rFonts w:hint="eastAsia"/>
          </w:rPr>
          <w:t>.</w:t>
        </w:r>
        <w:r>
          <w:rPr>
            <w:rFonts w:hint="eastAsia"/>
            <w:lang w:eastAsia="zh-CN"/>
          </w:rPr>
          <w:t>2</w:t>
        </w:r>
        <w:r>
          <w:tab/>
        </w:r>
        <w:r>
          <w:rPr>
            <w:rFonts w:hint="eastAsia"/>
            <w:lang w:eastAsia="zh-CN"/>
          </w:rPr>
          <w:t>ACK missed detection requirements</w:t>
        </w:r>
      </w:ins>
    </w:p>
    <w:p w14:paraId="2E062288" w14:textId="77777777" w:rsidR="00F23B09" w:rsidRPr="004A71A5" w:rsidRDefault="00F23B09" w:rsidP="00F23B09">
      <w:pPr>
        <w:pStyle w:val="Heading6"/>
        <w:rPr>
          <w:ins w:id="749" w:author="samsung" w:date="2018-11-02T19:00:00Z"/>
        </w:rPr>
      </w:pPr>
      <w:ins w:id="750" w:author="samsung" w:date="2018-11-02T19:00:00Z">
        <w:r>
          <w:rPr>
            <w:rFonts w:hint="eastAsia"/>
          </w:rPr>
          <w:t>11.3.2.4</w:t>
        </w:r>
        <w:r w:rsidRPr="00612B09">
          <w:rPr>
            <w:rFonts w:hint="eastAsia"/>
          </w:rPr>
          <w:t>.</w:t>
        </w:r>
        <w:r>
          <w:rPr>
            <w:rFonts w:hint="eastAsia"/>
          </w:rPr>
          <w:t>2.1</w:t>
        </w:r>
        <w:r>
          <w:tab/>
        </w:r>
        <w:r>
          <w:rPr>
            <w:rFonts w:hint="eastAsia"/>
          </w:rPr>
          <w:t>General</w:t>
        </w:r>
      </w:ins>
    </w:p>
    <w:p w14:paraId="3C67970B" w14:textId="77777777" w:rsidR="00F23B09" w:rsidRDefault="00F23B09" w:rsidP="00F23B09">
      <w:pPr>
        <w:rPr>
          <w:ins w:id="751" w:author="samsung" w:date="2018-11-02T19:00:00Z"/>
          <w:rFonts w:eastAsia="等线"/>
          <w:lang w:eastAsia="zh-CN"/>
        </w:rPr>
      </w:pPr>
      <w:ins w:id="752" w:author="samsung" w:date="2018-11-02T19:00:00Z">
        <w:r w:rsidRPr="00003A51">
          <w:rPr>
            <w:rFonts w:eastAsia="等线"/>
          </w:rPr>
          <w:t>The ACK missed detection probability is the probability of not detecting an ACK when an ACK was sent.</w:t>
        </w:r>
        <w:r w:rsidRPr="00003A51">
          <w:rPr>
            <w:rFonts w:eastAsia="等线" w:hint="eastAsia"/>
            <w:lang w:eastAsia="zh-CN"/>
          </w:rPr>
          <w:t xml:space="preserve"> The test parameters in </w:t>
        </w:r>
        <w:r>
          <w:rPr>
            <w:rFonts w:eastAsia="等线" w:hint="eastAsia"/>
            <w:lang w:eastAsia="zh-CN"/>
          </w:rPr>
          <w:t>t</w:t>
        </w:r>
        <w:r w:rsidRPr="00003A51">
          <w:rPr>
            <w:rFonts w:eastAsia="等线"/>
          </w:rPr>
          <w:t xml:space="preserve">able </w:t>
        </w:r>
        <w:r w:rsidRPr="003E6DB5">
          <w:rPr>
            <w:rFonts w:eastAsia="等线" w:hint="eastAsia"/>
          </w:rPr>
          <w:t>11</w:t>
        </w:r>
        <w:r w:rsidRPr="003E6DB5">
          <w:rPr>
            <w:rFonts w:eastAsia="等线"/>
          </w:rPr>
          <w:t>.3.</w:t>
        </w:r>
        <w:r w:rsidRPr="003E6DB5">
          <w:rPr>
            <w:rFonts w:eastAsia="等线" w:hint="eastAsia"/>
          </w:rPr>
          <w:t>2</w:t>
        </w:r>
        <w:r w:rsidRPr="003E6DB5">
          <w:rPr>
            <w:rFonts w:eastAsia="等线"/>
          </w:rPr>
          <w:t>.</w:t>
        </w:r>
        <w:r w:rsidRPr="003E6DB5">
          <w:rPr>
            <w:rFonts w:eastAsia="等线" w:hint="eastAsia"/>
          </w:rPr>
          <w:t>4</w:t>
        </w:r>
        <w:r w:rsidRPr="003E6DB5">
          <w:rPr>
            <w:rFonts w:eastAsia="等线"/>
          </w:rPr>
          <w:t>.1</w:t>
        </w:r>
        <w:r w:rsidRPr="003E6DB5">
          <w:rPr>
            <w:rFonts w:eastAsia="等线" w:hint="eastAsia"/>
          </w:rPr>
          <w:t>.1</w:t>
        </w:r>
        <w:r w:rsidRPr="003E6DB5">
          <w:rPr>
            <w:rFonts w:eastAsia="等线"/>
          </w:rPr>
          <w:t>-1</w:t>
        </w:r>
        <w:r w:rsidRPr="00003A51">
          <w:rPr>
            <w:rFonts w:eastAsia="等线" w:hint="eastAsia"/>
          </w:rPr>
          <w:t xml:space="preserve"> are configured.</w:t>
        </w:r>
      </w:ins>
    </w:p>
    <w:p w14:paraId="6D1A6074" w14:textId="77777777" w:rsidR="00F23B09" w:rsidRPr="00C8096F" w:rsidRDefault="00F23B09" w:rsidP="00F23B09">
      <w:pPr>
        <w:rPr>
          <w:ins w:id="753" w:author="samsung" w:date="2018-11-02T19:00:00Z"/>
          <w:rFonts w:eastAsia="等线"/>
          <w:lang w:eastAsia="zh-CN"/>
        </w:rPr>
      </w:pPr>
      <w:ins w:id="754" w:author="samsung" w:date="2018-11-02T19:00:00Z">
        <w:r>
          <w:rPr>
            <w:rFonts w:eastAsia="等线" w:hint="eastAsia"/>
          </w:rPr>
          <w:t xml:space="preserve">The ACK </w:t>
        </w:r>
        <w:r>
          <w:rPr>
            <w:rFonts w:eastAsia="等线" w:hint="eastAsia"/>
            <w:lang w:eastAsia="zh-CN"/>
          </w:rPr>
          <w:t xml:space="preserve">missed detection </w:t>
        </w:r>
        <w:r>
          <w:rPr>
            <w:rFonts w:eastAsia="等线" w:hint="eastAsia"/>
          </w:rPr>
          <w:t xml:space="preserve">requirement only applies to the PUCCH format 2 </w:t>
        </w:r>
        <w:r>
          <w:rPr>
            <w:rFonts w:eastAsia="等线" w:hint="eastAsia"/>
            <w:lang w:eastAsia="zh-CN"/>
          </w:rPr>
          <w:t xml:space="preserve">4 </w:t>
        </w:r>
        <w:r>
          <w:rPr>
            <w:rFonts w:eastAsia="等线" w:hint="eastAsia"/>
          </w:rPr>
          <w:t>UCI bits.</w:t>
        </w:r>
      </w:ins>
    </w:p>
    <w:p w14:paraId="27F32BB7" w14:textId="77777777" w:rsidR="00F23B09" w:rsidRPr="00E3724E" w:rsidRDefault="00F23B09" w:rsidP="00F23B09">
      <w:pPr>
        <w:pStyle w:val="Heading6"/>
        <w:rPr>
          <w:ins w:id="755" w:author="samsung" w:date="2018-11-02T19:00:00Z"/>
        </w:rPr>
      </w:pPr>
      <w:ins w:id="756" w:author="samsung" w:date="2018-11-02T19:00:00Z">
        <w:r>
          <w:rPr>
            <w:rFonts w:hint="eastAsia"/>
          </w:rPr>
          <w:t>11</w:t>
        </w:r>
        <w:r>
          <w:t>.3.</w:t>
        </w:r>
        <w:r>
          <w:rPr>
            <w:rFonts w:hint="eastAsia"/>
          </w:rPr>
          <w:t>2</w:t>
        </w:r>
        <w:r>
          <w:t>.</w:t>
        </w:r>
        <w:r>
          <w:rPr>
            <w:rFonts w:hint="eastAsia"/>
          </w:rPr>
          <w:t>4.2.2</w:t>
        </w:r>
        <w:r>
          <w:tab/>
          <w:t>Minimum r</w:t>
        </w:r>
        <w:r w:rsidRPr="00E3724E">
          <w:t>equirement</w:t>
        </w:r>
        <w:r>
          <w:t>s</w:t>
        </w:r>
      </w:ins>
    </w:p>
    <w:p w14:paraId="36E0E2C6" w14:textId="77777777" w:rsidR="00F23B09" w:rsidRPr="005F332C" w:rsidRDefault="00F23B09" w:rsidP="00F23B09">
      <w:pPr>
        <w:rPr>
          <w:ins w:id="757" w:author="samsung" w:date="2018-11-02T19:00:00Z"/>
          <w:rFonts w:eastAsia="等线"/>
          <w:lang w:eastAsia="zh-CN"/>
        </w:rPr>
      </w:pPr>
      <w:ins w:id="758" w:author="samsung" w:date="2018-11-02T19:00:00Z">
        <w:r>
          <w:rPr>
            <w:rFonts w:hint="eastAsia"/>
            <w:lang w:eastAsia="zh-CN"/>
          </w:rPr>
          <w:t xml:space="preserve">The ACK missed detection </w:t>
        </w:r>
        <w:r w:rsidRPr="00BB6FF0">
          <w:t xml:space="preserve">probability shall not exceed 1% at the SNR given in </w:t>
        </w:r>
        <w:r>
          <w:rPr>
            <w:rFonts w:hint="eastAsia"/>
            <w:lang w:eastAsia="zh-CN"/>
          </w:rPr>
          <w:t>t</w:t>
        </w:r>
        <w:r w:rsidRPr="00E3724E">
          <w:t xml:space="preserve">able </w:t>
        </w:r>
        <w:r>
          <w:rPr>
            <w:rFonts w:hint="eastAsia"/>
            <w:lang w:eastAsia="zh-CN"/>
          </w:rPr>
          <w:t>11</w:t>
        </w:r>
        <w:r>
          <w:t>.3.</w:t>
        </w:r>
        <w:r>
          <w:rPr>
            <w:rFonts w:hint="eastAsia"/>
            <w:lang w:eastAsia="zh-CN"/>
          </w:rPr>
          <w:t>2</w:t>
        </w:r>
        <w:r>
          <w:t>.</w:t>
        </w:r>
        <w:r>
          <w:rPr>
            <w:rFonts w:hint="eastAsia"/>
            <w:lang w:eastAsia="zh-CN"/>
          </w:rPr>
          <w:t>4.2.2</w:t>
        </w:r>
        <w:r w:rsidRPr="00E3724E">
          <w:t>-1</w:t>
        </w:r>
        <w:r>
          <w:t xml:space="preserve"> and </w:t>
        </w:r>
        <w:r>
          <w:rPr>
            <w:rFonts w:hint="eastAsia"/>
            <w:lang w:eastAsia="zh-CN"/>
          </w:rPr>
          <w:t>t</w:t>
        </w:r>
        <w:r w:rsidRPr="00E3724E">
          <w:t xml:space="preserve">able </w:t>
        </w:r>
        <w:r>
          <w:rPr>
            <w:rFonts w:hint="eastAsia"/>
            <w:lang w:eastAsia="zh-CN"/>
          </w:rPr>
          <w:t>11</w:t>
        </w:r>
        <w:r>
          <w:t>.3.</w:t>
        </w:r>
        <w:r>
          <w:rPr>
            <w:rFonts w:hint="eastAsia"/>
            <w:lang w:eastAsia="zh-CN"/>
          </w:rPr>
          <w:t>2</w:t>
        </w:r>
        <w:r>
          <w:t>.</w:t>
        </w:r>
        <w:r>
          <w:rPr>
            <w:rFonts w:hint="eastAsia"/>
            <w:lang w:eastAsia="zh-CN"/>
          </w:rPr>
          <w:t>4.2.2</w:t>
        </w:r>
        <w:r>
          <w:t>-2 for 4UCI bits</w:t>
        </w:r>
        <w:r>
          <w:rPr>
            <w:rFonts w:hint="eastAsia"/>
            <w:lang w:eastAsia="zh-CN"/>
          </w:rPr>
          <w:t>.</w:t>
        </w:r>
      </w:ins>
    </w:p>
    <w:p w14:paraId="6C6890DB" w14:textId="77777777" w:rsidR="00F23B09" w:rsidRDefault="00F23B09" w:rsidP="00F23B09">
      <w:pPr>
        <w:pStyle w:val="TH"/>
        <w:rPr>
          <w:ins w:id="759" w:author="samsung" w:date="2018-11-02T19:00:00Z"/>
          <w:lang w:eastAsia="zh-CN"/>
        </w:rPr>
      </w:pPr>
      <w:ins w:id="760" w:author="samsung" w:date="2018-11-02T19:00:00Z">
        <w:r w:rsidRPr="00E3724E">
          <w:t xml:space="preserve">Table </w:t>
        </w:r>
        <w:r>
          <w:rPr>
            <w:rFonts w:hint="eastAsia"/>
            <w:lang w:eastAsia="zh-CN"/>
          </w:rPr>
          <w:t>11</w:t>
        </w:r>
        <w:r>
          <w:t>.3.</w:t>
        </w:r>
        <w:r>
          <w:rPr>
            <w:rFonts w:hint="eastAsia"/>
            <w:lang w:eastAsia="zh-CN"/>
          </w:rPr>
          <w:t>2</w:t>
        </w:r>
        <w:r>
          <w:t>.</w:t>
        </w:r>
        <w:r>
          <w:rPr>
            <w:rFonts w:hint="eastAsia"/>
            <w:lang w:eastAsia="zh-CN"/>
          </w:rPr>
          <w:t>4.2.2</w:t>
        </w:r>
        <w:r w:rsidRPr="00E3724E">
          <w:t>-1:</w:t>
        </w:r>
        <w:r>
          <w:t xml:space="preserve"> Minimum requirements for PUCCH format </w:t>
        </w:r>
        <w:r>
          <w:rPr>
            <w:rFonts w:hint="eastAsia"/>
            <w:lang w:eastAsia="zh-CN"/>
          </w:rPr>
          <w:t>2</w:t>
        </w:r>
        <w:r w:rsidRPr="00E3724E">
          <w:t xml:space="preserve"> </w:t>
        </w:r>
        <w:r>
          <w:t xml:space="preserve">with </w:t>
        </w:r>
        <w:r>
          <w:rPr>
            <w:rFonts w:hint="eastAsia"/>
            <w:lang w:eastAsia="zh-CN"/>
          </w:rPr>
          <w:t xml:space="preserve">60 </w:t>
        </w:r>
        <w:r>
          <w:t>kHz SCS</w:t>
        </w:r>
      </w:ins>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8"/>
        <w:gridCol w:w="1228"/>
        <w:gridCol w:w="1115"/>
        <w:gridCol w:w="1572"/>
        <w:gridCol w:w="1538"/>
        <w:gridCol w:w="1861"/>
      </w:tblGrid>
      <w:tr w:rsidR="00F23B09" w:rsidRPr="00E3724E" w14:paraId="523FEEE7" w14:textId="77777777" w:rsidTr="00082625">
        <w:trPr>
          <w:trHeight w:val="81"/>
          <w:jc w:val="center"/>
          <w:ins w:id="761" w:author="samsung" w:date="2018-11-02T19:00:00Z"/>
        </w:trPr>
        <w:tc>
          <w:tcPr>
            <w:tcW w:w="1228" w:type="dxa"/>
            <w:vMerge w:val="restart"/>
          </w:tcPr>
          <w:p w14:paraId="028A13FA" w14:textId="77777777" w:rsidR="00F23B09" w:rsidRPr="00E3724E" w:rsidRDefault="00F23B09" w:rsidP="00082625">
            <w:pPr>
              <w:pStyle w:val="TAH"/>
              <w:rPr>
                <w:ins w:id="762" w:author="samsung" w:date="2018-11-02T19:00:00Z"/>
                <w:rFonts w:cs="Arial"/>
                <w:lang w:eastAsia="zh-CN"/>
              </w:rPr>
            </w:pPr>
            <w:ins w:id="763"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228" w:type="dxa"/>
            <w:vMerge w:val="restart"/>
          </w:tcPr>
          <w:p w14:paraId="062D1F63" w14:textId="77777777" w:rsidR="00F23B09" w:rsidRPr="00E3724E" w:rsidRDefault="00F23B09" w:rsidP="00082625">
            <w:pPr>
              <w:pStyle w:val="TAH"/>
              <w:rPr>
                <w:ins w:id="764" w:author="samsung" w:date="2018-11-02T19:00:00Z"/>
                <w:rFonts w:cs="Arial"/>
                <w:lang w:eastAsia="zh-CN"/>
              </w:rPr>
            </w:pPr>
            <w:ins w:id="765" w:author="samsung" w:date="2018-11-02T19:00:00Z">
              <w:r w:rsidRPr="00E3724E">
                <w:rPr>
                  <w:rFonts w:cs="Arial"/>
                  <w:lang w:eastAsia="zh-CN"/>
                </w:rPr>
                <w:t>Number of RX antennas</w:t>
              </w:r>
            </w:ins>
          </w:p>
        </w:tc>
        <w:tc>
          <w:tcPr>
            <w:tcW w:w="1115" w:type="dxa"/>
            <w:vMerge w:val="restart"/>
          </w:tcPr>
          <w:p w14:paraId="0C19C9F9" w14:textId="77777777" w:rsidR="00F23B09" w:rsidRPr="00E3724E" w:rsidRDefault="00F23B09" w:rsidP="00082625">
            <w:pPr>
              <w:pStyle w:val="TAH"/>
              <w:rPr>
                <w:ins w:id="766" w:author="samsung" w:date="2018-11-02T19:00:00Z"/>
                <w:rFonts w:cs="Arial"/>
              </w:rPr>
            </w:pPr>
            <w:ins w:id="767" w:author="samsung" w:date="2018-11-02T19:00:00Z">
              <w:r w:rsidRPr="00E3724E">
                <w:rPr>
                  <w:rFonts w:cs="Arial"/>
                </w:rPr>
                <w:t>Cyclic Prefix</w:t>
              </w:r>
            </w:ins>
          </w:p>
        </w:tc>
        <w:tc>
          <w:tcPr>
            <w:tcW w:w="1572" w:type="dxa"/>
            <w:vMerge w:val="restart"/>
          </w:tcPr>
          <w:p w14:paraId="546617FD" w14:textId="77777777" w:rsidR="00F23B09" w:rsidRPr="00E3724E" w:rsidRDefault="00F23B09" w:rsidP="00082625">
            <w:pPr>
              <w:pStyle w:val="TAH"/>
              <w:rPr>
                <w:ins w:id="768" w:author="samsung" w:date="2018-11-02T19:00:00Z"/>
                <w:rFonts w:cs="Arial"/>
                <w:lang w:eastAsia="zh-CN"/>
              </w:rPr>
            </w:pPr>
            <w:ins w:id="769"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399" w:type="dxa"/>
            <w:gridSpan w:val="2"/>
          </w:tcPr>
          <w:p w14:paraId="6BB32283" w14:textId="77777777" w:rsidR="00F23B09" w:rsidRPr="00E3724E" w:rsidRDefault="00F23B09" w:rsidP="00082625">
            <w:pPr>
              <w:pStyle w:val="TAH"/>
              <w:rPr>
                <w:ins w:id="770" w:author="samsung" w:date="2018-11-02T19:00:00Z"/>
                <w:rFonts w:cs="Arial"/>
              </w:rPr>
            </w:pPr>
            <w:ins w:id="771" w:author="samsung" w:date="2018-11-02T19:00:00Z">
              <w:r w:rsidRPr="00E3724E">
                <w:rPr>
                  <w:rFonts w:cs="Arial"/>
                </w:rPr>
                <w:t>Channel Bandwidth / SNR [dB]</w:t>
              </w:r>
            </w:ins>
          </w:p>
        </w:tc>
      </w:tr>
      <w:tr w:rsidR="00F23B09" w:rsidRPr="00E3724E" w14:paraId="4CF2EB4F" w14:textId="77777777" w:rsidTr="00082625">
        <w:trPr>
          <w:trHeight w:val="57"/>
          <w:jc w:val="center"/>
          <w:ins w:id="772" w:author="samsung" w:date="2018-11-02T19:00:00Z"/>
        </w:trPr>
        <w:tc>
          <w:tcPr>
            <w:tcW w:w="1228" w:type="dxa"/>
            <w:vMerge/>
          </w:tcPr>
          <w:p w14:paraId="79BD02BC" w14:textId="77777777" w:rsidR="00F23B09" w:rsidRPr="00E3724E" w:rsidRDefault="00F23B09" w:rsidP="00082625">
            <w:pPr>
              <w:pStyle w:val="TAH"/>
              <w:rPr>
                <w:ins w:id="773" w:author="samsung" w:date="2018-11-02T19:00:00Z"/>
                <w:rFonts w:cs="Arial"/>
              </w:rPr>
            </w:pPr>
          </w:p>
        </w:tc>
        <w:tc>
          <w:tcPr>
            <w:tcW w:w="1228" w:type="dxa"/>
            <w:vMerge/>
          </w:tcPr>
          <w:p w14:paraId="631ED8EF" w14:textId="77777777" w:rsidR="00F23B09" w:rsidRPr="00E3724E" w:rsidRDefault="00F23B09" w:rsidP="00082625">
            <w:pPr>
              <w:pStyle w:val="TAH"/>
              <w:rPr>
                <w:ins w:id="774" w:author="samsung" w:date="2018-11-02T19:00:00Z"/>
                <w:rFonts w:cs="Arial"/>
              </w:rPr>
            </w:pPr>
          </w:p>
        </w:tc>
        <w:tc>
          <w:tcPr>
            <w:tcW w:w="1115" w:type="dxa"/>
            <w:vMerge/>
          </w:tcPr>
          <w:p w14:paraId="31754595" w14:textId="77777777" w:rsidR="00F23B09" w:rsidRPr="00E3724E" w:rsidRDefault="00F23B09" w:rsidP="00082625">
            <w:pPr>
              <w:pStyle w:val="TAH"/>
              <w:rPr>
                <w:ins w:id="775" w:author="samsung" w:date="2018-11-02T19:00:00Z"/>
                <w:rFonts w:cs="Arial"/>
              </w:rPr>
            </w:pPr>
          </w:p>
        </w:tc>
        <w:tc>
          <w:tcPr>
            <w:tcW w:w="1572" w:type="dxa"/>
            <w:vMerge/>
          </w:tcPr>
          <w:p w14:paraId="7AFB2929" w14:textId="77777777" w:rsidR="00F23B09" w:rsidRPr="00E3724E" w:rsidRDefault="00F23B09" w:rsidP="00082625">
            <w:pPr>
              <w:pStyle w:val="TAH"/>
              <w:rPr>
                <w:ins w:id="776" w:author="samsung" w:date="2018-11-02T19:00:00Z"/>
                <w:rFonts w:cs="Arial"/>
              </w:rPr>
            </w:pPr>
          </w:p>
        </w:tc>
        <w:tc>
          <w:tcPr>
            <w:tcW w:w="1538" w:type="dxa"/>
          </w:tcPr>
          <w:p w14:paraId="10670767" w14:textId="77777777" w:rsidR="00F23B09" w:rsidRPr="00E3724E" w:rsidRDefault="00F23B09" w:rsidP="00082625">
            <w:pPr>
              <w:pStyle w:val="TAH"/>
              <w:rPr>
                <w:ins w:id="777" w:author="samsung" w:date="2018-11-02T19:00:00Z"/>
                <w:rFonts w:cs="Arial"/>
              </w:rPr>
            </w:pPr>
            <w:ins w:id="778" w:author="samsung" w:date="2018-11-02T19:00:00Z">
              <w:r w:rsidRPr="00E3724E">
                <w:rPr>
                  <w:rFonts w:cs="Arial"/>
                </w:rPr>
                <w:t>5</w:t>
              </w:r>
              <w:r>
                <w:rPr>
                  <w:rFonts w:cs="Arial" w:hint="eastAsia"/>
                  <w:lang w:eastAsia="zh-CN"/>
                </w:rPr>
                <w:t>0</w:t>
              </w:r>
              <w:r w:rsidRPr="00E3724E">
                <w:rPr>
                  <w:rFonts w:cs="Arial"/>
                </w:rPr>
                <w:t xml:space="preserve"> MHz</w:t>
              </w:r>
            </w:ins>
          </w:p>
        </w:tc>
        <w:tc>
          <w:tcPr>
            <w:tcW w:w="1861" w:type="dxa"/>
          </w:tcPr>
          <w:p w14:paraId="5B93B77C" w14:textId="77777777" w:rsidR="00F23B09" w:rsidRPr="004027F2" w:rsidRDefault="00F23B09" w:rsidP="00082625">
            <w:pPr>
              <w:pStyle w:val="TAH"/>
              <w:rPr>
                <w:ins w:id="779" w:author="samsung" w:date="2018-11-02T19:00:00Z"/>
                <w:rFonts w:eastAsia="等线" w:cs="Arial"/>
                <w:lang w:eastAsia="zh-CN"/>
              </w:rPr>
            </w:pPr>
            <w:ins w:id="780" w:author="samsung" w:date="2018-11-02T19:00:00Z">
              <w:r w:rsidRPr="00E3724E">
                <w:rPr>
                  <w:rFonts w:cs="Arial"/>
                </w:rPr>
                <w:t>10</w:t>
              </w:r>
              <w:r>
                <w:rPr>
                  <w:rFonts w:cs="Arial" w:hint="eastAsia"/>
                  <w:lang w:eastAsia="zh-CN"/>
                </w:rPr>
                <w:t>0</w:t>
              </w:r>
              <w:r w:rsidRPr="00E3724E">
                <w:rPr>
                  <w:rFonts w:cs="Arial"/>
                </w:rPr>
                <w:t xml:space="preserve"> MHz</w:t>
              </w:r>
            </w:ins>
          </w:p>
        </w:tc>
      </w:tr>
      <w:tr w:rsidR="00F23B09" w:rsidRPr="00E3724E" w14:paraId="7EB43F90" w14:textId="77777777" w:rsidTr="00082625">
        <w:trPr>
          <w:trHeight w:val="150"/>
          <w:jc w:val="center"/>
          <w:ins w:id="781" w:author="samsung" w:date="2018-11-02T19:00:00Z"/>
        </w:trPr>
        <w:tc>
          <w:tcPr>
            <w:tcW w:w="1228" w:type="dxa"/>
            <w:vAlign w:val="center"/>
          </w:tcPr>
          <w:p w14:paraId="1E3A18AF" w14:textId="77777777" w:rsidR="00F23B09" w:rsidRPr="00E3724E" w:rsidRDefault="00F23B09" w:rsidP="00082625">
            <w:pPr>
              <w:pStyle w:val="TAC"/>
              <w:rPr>
                <w:ins w:id="782" w:author="samsung" w:date="2018-11-02T19:00:00Z"/>
                <w:rFonts w:cs="Arial"/>
                <w:lang w:eastAsia="zh-CN"/>
              </w:rPr>
            </w:pPr>
            <w:ins w:id="783" w:author="samsung" w:date="2018-11-02T19:00:00Z">
              <w:r>
                <w:rPr>
                  <w:rFonts w:cs="Arial"/>
                  <w:lang w:eastAsia="zh-CN"/>
                </w:rPr>
                <w:t>1</w:t>
              </w:r>
            </w:ins>
          </w:p>
        </w:tc>
        <w:tc>
          <w:tcPr>
            <w:tcW w:w="1228" w:type="dxa"/>
            <w:vAlign w:val="center"/>
          </w:tcPr>
          <w:p w14:paraId="35D1A307" w14:textId="77777777" w:rsidR="00F23B09" w:rsidRPr="00E3724E" w:rsidRDefault="00F23B09" w:rsidP="00082625">
            <w:pPr>
              <w:pStyle w:val="TAC"/>
              <w:rPr>
                <w:ins w:id="784" w:author="samsung" w:date="2018-11-02T19:00:00Z"/>
                <w:rFonts w:cs="Arial"/>
                <w:lang w:eastAsia="zh-CN"/>
              </w:rPr>
            </w:pPr>
            <w:ins w:id="785" w:author="samsung" w:date="2018-11-02T19:00:00Z">
              <w:r w:rsidRPr="00E3724E">
                <w:rPr>
                  <w:rFonts w:cs="Arial"/>
                  <w:lang w:eastAsia="zh-CN"/>
                </w:rPr>
                <w:t>2</w:t>
              </w:r>
            </w:ins>
          </w:p>
        </w:tc>
        <w:tc>
          <w:tcPr>
            <w:tcW w:w="1115" w:type="dxa"/>
            <w:vAlign w:val="center"/>
          </w:tcPr>
          <w:p w14:paraId="466818E3" w14:textId="77777777" w:rsidR="00F23B09" w:rsidRPr="00E3724E" w:rsidRDefault="00F23B09" w:rsidP="00082625">
            <w:pPr>
              <w:pStyle w:val="TAC"/>
              <w:rPr>
                <w:ins w:id="786" w:author="samsung" w:date="2018-11-02T19:00:00Z"/>
                <w:rFonts w:cs="Arial"/>
              </w:rPr>
            </w:pPr>
            <w:ins w:id="787" w:author="samsung" w:date="2018-11-02T19:00:00Z">
              <w:r w:rsidRPr="00E3724E">
                <w:rPr>
                  <w:rFonts w:cs="Arial"/>
                </w:rPr>
                <w:t>Normal</w:t>
              </w:r>
            </w:ins>
          </w:p>
        </w:tc>
        <w:tc>
          <w:tcPr>
            <w:tcW w:w="1572" w:type="dxa"/>
            <w:vAlign w:val="center"/>
          </w:tcPr>
          <w:p w14:paraId="228F9209" w14:textId="77777777" w:rsidR="00F23B09" w:rsidRDefault="00F23B09" w:rsidP="00082625">
            <w:pPr>
              <w:pStyle w:val="TAC"/>
              <w:rPr>
                <w:ins w:id="788" w:author="samsung" w:date="2018-11-02T19:00:00Z"/>
                <w:rFonts w:cs="Arial"/>
              </w:rPr>
            </w:pPr>
            <w:ins w:id="789" w:author="samsung" w:date="2018-11-02T19:00:00Z">
              <w:r>
                <w:rPr>
                  <w:rFonts w:cs="Arial"/>
                </w:rPr>
                <w:t>TDL</w:t>
              </w:r>
              <w:r>
                <w:rPr>
                  <w:rFonts w:cs="Arial" w:hint="eastAsia"/>
                  <w:lang w:eastAsia="zh-CN"/>
                </w:rPr>
                <w:t>A</w:t>
              </w:r>
              <w:r>
                <w:rPr>
                  <w:rFonts w:cs="Arial"/>
                </w:rPr>
                <w:t>30-</w:t>
              </w:r>
              <w:r>
                <w:rPr>
                  <w:rFonts w:cs="Arial" w:hint="eastAsia"/>
                  <w:lang w:eastAsia="zh-CN"/>
                </w:rPr>
                <w:t>3</w:t>
              </w:r>
              <w:r w:rsidRPr="00B94D3F">
                <w:rPr>
                  <w:rFonts w:cs="Arial"/>
                </w:rPr>
                <w:t>00</w:t>
              </w:r>
              <w:r w:rsidRPr="00990604" w:rsidDel="002E550C">
                <w:rPr>
                  <w:rFonts w:cs="Arial"/>
                </w:rPr>
                <w:t xml:space="preserve"> </w:t>
              </w:r>
              <w:r w:rsidRPr="00990604">
                <w:rPr>
                  <w:rFonts w:cs="Arial"/>
                </w:rPr>
                <w:t>Low</w:t>
              </w:r>
            </w:ins>
          </w:p>
        </w:tc>
        <w:tc>
          <w:tcPr>
            <w:tcW w:w="1538" w:type="dxa"/>
            <w:shd w:val="clear" w:color="auto" w:fill="auto"/>
            <w:vAlign w:val="center"/>
          </w:tcPr>
          <w:p w14:paraId="78E22760" w14:textId="77777777" w:rsidR="00F23B09" w:rsidRPr="00E3724E" w:rsidRDefault="00F23B09" w:rsidP="00082625">
            <w:pPr>
              <w:pStyle w:val="TAC"/>
              <w:rPr>
                <w:ins w:id="790" w:author="samsung" w:date="2018-11-02T19:00:00Z"/>
                <w:rFonts w:cs="Arial"/>
                <w:lang w:eastAsia="zh-CN"/>
              </w:rPr>
            </w:pPr>
            <w:ins w:id="791" w:author="samsung" w:date="2018-11-02T19:00:00Z">
              <w:r>
                <w:rPr>
                  <w:rFonts w:cs="Arial" w:hint="eastAsia"/>
                  <w:lang w:eastAsia="zh-CN"/>
                </w:rPr>
                <w:t>[TBD]</w:t>
              </w:r>
            </w:ins>
          </w:p>
        </w:tc>
        <w:tc>
          <w:tcPr>
            <w:tcW w:w="1861" w:type="dxa"/>
            <w:shd w:val="clear" w:color="auto" w:fill="auto"/>
            <w:vAlign w:val="center"/>
          </w:tcPr>
          <w:p w14:paraId="170D925A" w14:textId="77777777" w:rsidR="00F23B09" w:rsidRPr="00E3724E" w:rsidRDefault="00F23B09" w:rsidP="00082625">
            <w:pPr>
              <w:pStyle w:val="TAC"/>
              <w:rPr>
                <w:ins w:id="792" w:author="samsung" w:date="2018-11-02T19:00:00Z"/>
                <w:rFonts w:cs="Arial"/>
                <w:lang w:eastAsia="zh-CN"/>
              </w:rPr>
            </w:pPr>
            <w:ins w:id="793" w:author="samsung" w:date="2018-11-02T19:00:00Z">
              <w:r>
                <w:rPr>
                  <w:rFonts w:cs="Arial" w:hint="eastAsia"/>
                  <w:lang w:eastAsia="zh-CN"/>
                </w:rPr>
                <w:t>[TBD]</w:t>
              </w:r>
            </w:ins>
          </w:p>
        </w:tc>
      </w:tr>
    </w:tbl>
    <w:p w14:paraId="63F77258" w14:textId="77777777" w:rsidR="00F23B09" w:rsidRPr="00E3724E" w:rsidRDefault="00F23B09" w:rsidP="00F23B09">
      <w:pPr>
        <w:rPr>
          <w:ins w:id="794" w:author="samsung" w:date="2018-11-02T19:00:00Z"/>
        </w:rPr>
      </w:pPr>
    </w:p>
    <w:p w14:paraId="26EA7D8D" w14:textId="77777777" w:rsidR="00F23B09" w:rsidRPr="00E3724E" w:rsidRDefault="00F23B09" w:rsidP="00F23B09">
      <w:pPr>
        <w:pStyle w:val="TH"/>
        <w:rPr>
          <w:ins w:id="795" w:author="samsung" w:date="2018-11-02T19:00:00Z"/>
        </w:rPr>
      </w:pPr>
      <w:ins w:id="796" w:author="samsung" w:date="2018-11-02T19:00:00Z">
        <w:r w:rsidRPr="00E3724E">
          <w:t xml:space="preserve">Table </w:t>
        </w:r>
        <w:r>
          <w:rPr>
            <w:rFonts w:hint="eastAsia"/>
            <w:lang w:eastAsia="zh-CN"/>
          </w:rPr>
          <w:t>11</w:t>
        </w:r>
        <w:r>
          <w:t>.3.</w:t>
        </w:r>
        <w:r>
          <w:rPr>
            <w:rFonts w:hint="eastAsia"/>
            <w:lang w:eastAsia="zh-CN"/>
          </w:rPr>
          <w:t>2</w:t>
        </w:r>
        <w:r>
          <w:t>.</w:t>
        </w:r>
        <w:r>
          <w:rPr>
            <w:rFonts w:hint="eastAsia"/>
            <w:lang w:eastAsia="zh-CN"/>
          </w:rPr>
          <w:t>4.2.2</w:t>
        </w:r>
        <w:r>
          <w:t>-2</w:t>
        </w:r>
        <w:r w:rsidRPr="00E3724E">
          <w:t>:</w:t>
        </w:r>
        <w:r>
          <w:t xml:space="preserve"> Minimum requirements for PUCCH format </w:t>
        </w:r>
        <w:r>
          <w:rPr>
            <w:rFonts w:hint="eastAsia"/>
            <w:lang w:eastAsia="zh-CN"/>
          </w:rPr>
          <w:t>2</w:t>
        </w:r>
        <w:r w:rsidRPr="00E3724E">
          <w:t xml:space="preserve"> </w:t>
        </w:r>
        <w:r>
          <w:t xml:space="preserve">with </w:t>
        </w:r>
        <w:r>
          <w:rPr>
            <w:rFonts w:hint="eastAsia"/>
            <w:lang w:eastAsia="zh-CN"/>
          </w:rPr>
          <w:t xml:space="preserve">120 </w:t>
        </w:r>
        <w:r>
          <w:t>kHz SCS</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1110"/>
        <w:gridCol w:w="1009"/>
        <w:gridCol w:w="1514"/>
        <w:gridCol w:w="1143"/>
        <w:gridCol w:w="954"/>
        <w:gridCol w:w="1535"/>
      </w:tblGrid>
      <w:tr w:rsidR="00F23B09" w:rsidRPr="00E3724E" w14:paraId="15E51B8B" w14:textId="77777777" w:rsidTr="00082625">
        <w:trPr>
          <w:trHeight w:val="148"/>
          <w:jc w:val="center"/>
          <w:ins w:id="797" w:author="samsung" w:date="2018-11-02T19:00:00Z"/>
        </w:trPr>
        <w:tc>
          <w:tcPr>
            <w:tcW w:w="1210" w:type="dxa"/>
            <w:vMerge w:val="restart"/>
          </w:tcPr>
          <w:p w14:paraId="0CDF4D10" w14:textId="77777777" w:rsidR="00F23B09" w:rsidRPr="00E3724E" w:rsidRDefault="00F23B09" w:rsidP="00082625">
            <w:pPr>
              <w:pStyle w:val="TAH"/>
              <w:rPr>
                <w:ins w:id="798" w:author="samsung" w:date="2018-11-02T19:00:00Z"/>
                <w:rFonts w:cs="Arial"/>
                <w:lang w:eastAsia="zh-CN"/>
              </w:rPr>
            </w:pPr>
            <w:ins w:id="799"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110" w:type="dxa"/>
            <w:vMerge w:val="restart"/>
          </w:tcPr>
          <w:p w14:paraId="6D9C132F" w14:textId="77777777" w:rsidR="00F23B09" w:rsidRPr="00E3724E" w:rsidRDefault="00F23B09" w:rsidP="00082625">
            <w:pPr>
              <w:pStyle w:val="TAH"/>
              <w:rPr>
                <w:ins w:id="800" w:author="samsung" w:date="2018-11-02T19:00:00Z"/>
                <w:rFonts w:cs="Arial"/>
                <w:lang w:eastAsia="zh-CN"/>
              </w:rPr>
            </w:pPr>
            <w:ins w:id="801" w:author="samsung" w:date="2018-11-02T19:00:00Z">
              <w:r w:rsidRPr="00E3724E">
                <w:rPr>
                  <w:rFonts w:cs="Arial"/>
                  <w:lang w:eastAsia="zh-CN"/>
                </w:rPr>
                <w:t>Number of RX antennas</w:t>
              </w:r>
            </w:ins>
          </w:p>
        </w:tc>
        <w:tc>
          <w:tcPr>
            <w:tcW w:w="1009" w:type="dxa"/>
            <w:vMerge w:val="restart"/>
          </w:tcPr>
          <w:p w14:paraId="1798F101" w14:textId="77777777" w:rsidR="00F23B09" w:rsidRPr="00E3724E" w:rsidRDefault="00F23B09" w:rsidP="00082625">
            <w:pPr>
              <w:pStyle w:val="TAH"/>
              <w:rPr>
                <w:ins w:id="802" w:author="samsung" w:date="2018-11-02T19:00:00Z"/>
                <w:rFonts w:cs="Arial"/>
              </w:rPr>
            </w:pPr>
            <w:ins w:id="803" w:author="samsung" w:date="2018-11-02T19:00:00Z">
              <w:r w:rsidRPr="00E3724E">
                <w:rPr>
                  <w:rFonts w:cs="Arial"/>
                </w:rPr>
                <w:t>Cyclic Prefix</w:t>
              </w:r>
            </w:ins>
          </w:p>
        </w:tc>
        <w:tc>
          <w:tcPr>
            <w:tcW w:w="1514" w:type="dxa"/>
            <w:vMerge w:val="restart"/>
          </w:tcPr>
          <w:p w14:paraId="616281A9" w14:textId="77777777" w:rsidR="00F23B09" w:rsidRPr="00E3724E" w:rsidRDefault="00F23B09" w:rsidP="00082625">
            <w:pPr>
              <w:pStyle w:val="TAH"/>
              <w:rPr>
                <w:ins w:id="804" w:author="samsung" w:date="2018-11-02T19:00:00Z"/>
                <w:rFonts w:cs="Arial"/>
              </w:rPr>
            </w:pPr>
            <w:ins w:id="805"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631" w:type="dxa"/>
            <w:gridSpan w:val="3"/>
          </w:tcPr>
          <w:p w14:paraId="1B15297B" w14:textId="77777777" w:rsidR="00F23B09" w:rsidRPr="00E3724E" w:rsidRDefault="00F23B09" w:rsidP="00082625">
            <w:pPr>
              <w:pStyle w:val="TAH"/>
              <w:rPr>
                <w:ins w:id="806" w:author="samsung" w:date="2018-11-02T19:00:00Z"/>
                <w:rFonts w:cs="Arial"/>
              </w:rPr>
            </w:pPr>
            <w:ins w:id="807" w:author="samsung" w:date="2018-11-02T19:00:00Z">
              <w:r w:rsidRPr="00E3724E">
                <w:rPr>
                  <w:rFonts w:cs="Arial"/>
                </w:rPr>
                <w:t>Channel Bandwidth / SNR [dB]</w:t>
              </w:r>
            </w:ins>
          </w:p>
        </w:tc>
      </w:tr>
      <w:tr w:rsidR="00F23B09" w:rsidRPr="00E3724E" w14:paraId="4B86228A" w14:textId="77777777" w:rsidTr="00082625">
        <w:trPr>
          <w:trHeight w:val="104"/>
          <w:jc w:val="center"/>
          <w:ins w:id="808" w:author="samsung" w:date="2018-11-02T19:00:00Z"/>
        </w:trPr>
        <w:tc>
          <w:tcPr>
            <w:tcW w:w="1210" w:type="dxa"/>
            <w:vMerge/>
          </w:tcPr>
          <w:p w14:paraId="115E5E65" w14:textId="77777777" w:rsidR="00F23B09" w:rsidRPr="00E3724E" w:rsidRDefault="00F23B09" w:rsidP="00082625">
            <w:pPr>
              <w:pStyle w:val="TAH"/>
              <w:rPr>
                <w:ins w:id="809" w:author="samsung" w:date="2018-11-02T19:00:00Z"/>
                <w:rFonts w:cs="Arial"/>
              </w:rPr>
            </w:pPr>
          </w:p>
        </w:tc>
        <w:tc>
          <w:tcPr>
            <w:tcW w:w="1110" w:type="dxa"/>
            <w:vMerge/>
          </w:tcPr>
          <w:p w14:paraId="6C57F353" w14:textId="77777777" w:rsidR="00F23B09" w:rsidRPr="00E3724E" w:rsidRDefault="00F23B09" w:rsidP="00082625">
            <w:pPr>
              <w:pStyle w:val="TAH"/>
              <w:rPr>
                <w:ins w:id="810" w:author="samsung" w:date="2018-11-02T19:00:00Z"/>
                <w:rFonts w:cs="Arial"/>
              </w:rPr>
            </w:pPr>
          </w:p>
        </w:tc>
        <w:tc>
          <w:tcPr>
            <w:tcW w:w="1009" w:type="dxa"/>
            <w:vMerge/>
          </w:tcPr>
          <w:p w14:paraId="051E9E8F" w14:textId="77777777" w:rsidR="00F23B09" w:rsidRPr="00E3724E" w:rsidRDefault="00F23B09" w:rsidP="00082625">
            <w:pPr>
              <w:pStyle w:val="TAH"/>
              <w:rPr>
                <w:ins w:id="811" w:author="samsung" w:date="2018-11-02T19:00:00Z"/>
                <w:rFonts w:cs="Arial"/>
              </w:rPr>
            </w:pPr>
          </w:p>
        </w:tc>
        <w:tc>
          <w:tcPr>
            <w:tcW w:w="1514" w:type="dxa"/>
            <w:vMerge/>
          </w:tcPr>
          <w:p w14:paraId="02B57A8B" w14:textId="77777777" w:rsidR="00F23B09" w:rsidRPr="00E3724E" w:rsidRDefault="00F23B09" w:rsidP="00082625">
            <w:pPr>
              <w:pStyle w:val="TAH"/>
              <w:rPr>
                <w:ins w:id="812" w:author="samsung" w:date="2018-11-02T19:00:00Z"/>
                <w:rFonts w:cs="Arial"/>
              </w:rPr>
            </w:pPr>
          </w:p>
        </w:tc>
        <w:tc>
          <w:tcPr>
            <w:tcW w:w="1143" w:type="dxa"/>
          </w:tcPr>
          <w:p w14:paraId="072AC884" w14:textId="77777777" w:rsidR="00F23B09" w:rsidRPr="000F30EF" w:rsidRDefault="00F23B09" w:rsidP="00082625">
            <w:pPr>
              <w:pStyle w:val="TAH"/>
              <w:rPr>
                <w:ins w:id="813" w:author="samsung" w:date="2018-11-02T19:00:00Z"/>
                <w:rFonts w:eastAsia="等线" w:cs="Arial"/>
                <w:lang w:eastAsia="zh-CN"/>
              </w:rPr>
            </w:pPr>
            <w:ins w:id="814" w:author="samsung" w:date="2018-11-02T19:00:00Z">
              <w:r>
                <w:rPr>
                  <w:rFonts w:cs="Arial" w:hint="eastAsia"/>
                  <w:lang w:eastAsia="zh-CN"/>
                </w:rPr>
                <w:t>50 MHz</w:t>
              </w:r>
            </w:ins>
          </w:p>
        </w:tc>
        <w:tc>
          <w:tcPr>
            <w:tcW w:w="954" w:type="dxa"/>
          </w:tcPr>
          <w:p w14:paraId="0F5B3544" w14:textId="77777777" w:rsidR="00F23B09" w:rsidRPr="00E3724E" w:rsidRDefault="00F23B09" w:rsidP="00082625">
            <w:pPr>
              <w:pStyle w:val="TAH"/>
              <w:rPr>
                <w:ins w:id="815" w:author="samsung" w:date="2018-11-02T19:00:00Z"/>
                <w:rFonts w:cs="Arial"/>
                <w:lang w:eastAsia="zh-CN"/>
              </w:rPr>
            </w:pPr>
            <w:ins w:id="816" w:author="samsung" w:date="2018-11-02T19:00:00Z">
              <w:r>
                <w:rPr>
                  <w:rFonts w:cs="Arial" w:hint="eastAsia"/>
                  <w:lang w:eastAsia="zh-CN"/>
                </w:rPr>
                <w:t>10</w:t>
              </w:r>
              <w:r w:rsidRPr="00E3724E">
                <w:rPr>
                  <w:rFonts w:cs="Arial"/>
                </w:rPr>
                <w:t>0</w:t>
              </w:r>
              <w:r>
                <w:rPr>
                  <w:rFonts w:cs="Arial" w:hint="eastAsia"/>
                  <w:lang w:eastAsia="zh-CN"/>
                </w:rPr>
                <w:t xml:space="preserve"> MHz</w:t>
              </w:r>
            </w:ins>
          </w:p>
        </w:tc>
        <w:tc>
          <w:tcPr>
            <w:tcW w:w="1535" w:type="dxa"/>
          </w:tcPr>
          <w:p w14:paraId="39173CD9" w14:textId="77777777" w:rsidR="00F23B09" w:rsidRPr="004027F2" w:rsidRDefault="00F23B09" w:rsidP="00082625">
            <w:pPr>
              <w:pStyle w:val="TAH"/>
              <w:rPr>
                <w:ins w:id="817" w:author="samsung" w:date="2018-11-02T19:00:00Z"/>
                <w:rFonts w:eastAsia="等线" w:cs="Arial"/>
                <w:lang w:eastAsia="zh-CN"/>
              </w:rPr>
            </w:pPr>
            <w:ins w:id="818" w:author="samsung" w:date="2018-11-02T19:00:00Z">
              <w:r>
                <w:rPr>
                  <w:rFonts w:cs="Arial" w:hint="eastAsia"/>
                  <w:lang w:eastAsia="zh-CN"/>
                </w:rPr>
                <w:t>20</w:t>
              </w:r>
              <w:r>
                <w:rPr>
                  <w:rFonts w:cs="Arial"/>
                </w:rPr>
                <w:t>0</w:t>
              </w:r>
              <w:r>
                <w:rPr>
                  <w:rFonts w:cs="Arial" w:hint="eastAsia"/>
                  <w:lang w:eastAsia="zh-CN"/>
                </w:rPr>
                <w:t xml:space="preserve"> MHz</w:t>
              </w:r>
            </w:ins>
          </w:p>
        </w:tc>
      </w:tr>
      <w:tr w:rsidR="00F23B09" w:rsidRPr="00E3724E" w14:paraId="2939E733" w14:textId="77777777" w:rsidTr="00082625">
        <w:trPr>
          <w:trHeight w:val="276"/>
          <w:jc w:val="center"/>
          <w:ins w:id="819" w:author="samsung" w:date="2018-11-02T19:00:00Z"/>
        </w:trPr>
        <w:tc>
          <w:tcPr>
            <w:tcW w:w="1210" w:type="dxa"/>
            <w:vAlign w:val="center"/>
          </w:tcPr>
          <w:p w14:paraId="73E7F839" w14:textId="77777777" w:rsidR="00F23B09" w:rsidRPr="00E3724E" w:rsidRDefault="00F23B09" w:rsidP="00082625">
            <w:pPr>
              <w:pStyle w:val="TAC"/>
              <w:rPr>
                <w:ins w:id="820" w:author="samsung" w:date="2018-11-02T19:00:00Z"/>
                <w:rFonts w:cs="Arial"/>
                <w:lang w:eastAsia="zh-CN"/>
              </w:rPr>
            </w:pPr>
            <w:ins w:id="821" w:author="samsung" w:date="2018-11-02T19:00:00Z">
              <w:r>
                <w:rPr>
                  <w:rFonts w:cs="Arial"/>
                  <w:lang w:eastAsia="zh-CN"/>
                </w:rPr>
                <w:t>1</w:t>
              </w:r>
            </w:ins>
          </w:p>
        </w:tc>
        <w:tc>
          <w:tcPr>
            <w:tcW w:w="1110" w:type="dxa"/>
            <w:vAlign w:val="center"/>
          </w:tcPr>
          <w:p w14:paraId="252A98B9" w14:textId="77777777" w:rsidR="00F23B09" w:rsidRPr="00E3724E" w:rsidRDefault="00F23B09" w:rsidP="00082625">
            <w:pPr>
              <w:pStyle w:val="TAC"/>
              <w:rPr>
                <w:ins w:id="822" w:author="samsung" w:date="2018-11-02T19:00:00Z"/>
                <w:rFonts w:cs="Arial"/>
                <w:lang w:eastAsia="zh-CN"/>
              </w:rPr>
            </w:pPr>
            <w:ins w:id="823" w:author="samsung" w:date="2018-11-02T19:00:00Z">
              <w:r w:rsidRPr="00E3724E">
                <w:rPr>
                  <w:rFonts w:cs="Arial"/>
                  <w:lang w:eastAsia="zh-CN"/>
                </w:rPr>
                <w:t>2</w:t>
              </w:r>
            </w:ins>
          </w:p>
        </w:tc>
        <w:tc>
          <w:tcPr>
            <w:tcW w:w="1009" w:type="dxa"/>
            <w:vAlign w:val="center"/>
          </w:tcPr>
          <w:p w14:paraId="6E31A7FA" w14:textId="77777777" w:rsidR="00F23B09" w:rsidRPr="00E3724E" w:rsidRDefault="00F23B09" w:rsidP="00082625">
            <w:pPr>
              <w:pStyle w:val="TAC"/>
              <w:rPr>
                <w:ins w:id="824" w:author="samsung" w:date="2018-11-02T19:00:00Z"/>
                <w:rFonts w:cs="Arial"/>
              </w:rPr>
            </w:pPr>
            <w:ins w:id="825" w:author="samsung" w:date="2018-11-02T19:00:00Z">
              <w:r w:rsidRPr="00E3724E">
                <w:rPr>
                  <w:rFonts w:cs="Arial"/>
                </w:rPr>
                <w:t>Normal</w:t>
              </w:r>
            </w:ins>
          </w:p>
        </w:tc>
        <w:tc>
          <w:tcPr>
            <w:tcW w:w="1514" w:type="dxa"/>
            <w:vAlign w:val="center"/>
          </w:tcPr>
          <w:p w14:paraId="0206198F" w14:textId="77777777" w:rsidR="00F23B09" w:rsidRDefault="00F23B09" w:rsidP="00082625">
            <w:pPr>
              <w:pStyle w:val="TAC"/>
              <w:rPr>
                <w:ins w:id="826" w:author="samsung" w:date="2018-11-02T19:00:00Z"/>
                <w:rFonts w:cs="Arial"/>
              </w:rPr>
            </w:pPr>
            <w:ins w:id="827" w:author="samsung" w:date="2018-11-02T19:00:00Z">
              <w:r>
                <w:rPr>
                  <w:rFonts w:cs="Arial"/>
                </w:rPr>
                <w:t>TDL</w:t>
              </w:r>
              <w:r>
                <w:rPr>
                  <w:rFonts w:cs="Arial" w:hint="eastAsia"/>
                  <w:lang w:eastAsia="zh-CN"/>
                </w:rPr>
                <w:t>A3</w:t>
              </w:r>
              <w:r>
                <w:rPr>
                  <w:rFonts w:cs="Arial"/>
                </w:rPr>
                <w:t>0-</w:t>
              </w:r>
              <w:r>
                <w:rPr>
                  <w:rFonts w:cs="Arial" w:hint="eastAsia"/>
                  <w:lang w:eastAsia="zh-CN"/>
                </w:rPr>
                <w:t>30</w:t>
              </w:r>
              <w:r w:rsidRPr="00F31395">
                <w:rPr>
                  <w:rFonts w:cs="Arial"/>
                </w:rPr>
                <w:t>0</w:t>
              </w:r>
              <w:r w:rsidRPr="00990604" w:rsidDel="002E550C">
                <w:rPr>
                  <w:rFonts w:cs="Arial"/>
                </w:rPr>
                <w:t xml:space="preserve"> </w:t>
              </w:r>
              <w:r w:rsidRPr="00990604">
                <w:rPr>
                  <w:rFonts w:cs="Arial"/>
                </w:rPr>
                <w:t>Low</w:t>
              </w:r>
            </w:ins>
          </w:p>
        </w:tc>
        <w:tc>
          <w:tcPr>
            <w:tcW w:w="1143" w:type="dxa"/>
            <w:shd w:val="clear" w:color="auto" w:fill="auto"/>
            <w:vAlign w:val="center"/>
          </w:tcPr>
          <w:p w14:paraId="3F0F4077" w14:textId="77777777" w:rsidR="00F23B09" w:rsidRPr="00E3724E" w:rsidRDefault="00F23B09" w:rsidP="00082625">
            <w:pPr>
              <w:pStyle w:val="TAC"/>
              <w:rPr>
                <w:ins w:id="828" w:author="samsung" w:date="2018-11-02T19:00:00Z"/>
                <w:rFonts w:cs="Arial"/>
                <w:lang w:eastAsia="zh-CN"/>
              </w:rPr>
            </w:pPr>
            <w:ins w:id="829" w:author="samsung" w:date="2018-11-02T19:00:00Z">
              <w:r>
                <w:rPr>
                  <w:rFonts w:cs="Arial" w:hint="eastAsia"/>
                  <w:lang w:eastAsia="zh-CN"/>
                </w:rPr>
                <w:t>[TBD]</w:t>
              </w:r>
            </w:ins>
          </w:p>
        </w:tc>
        <w:tc>
          <w:tcPr>
            <w:tcW w:w="954" w:type="dxa"/>
            <w:shd w:val="clear" w:color="auto" w:fill="auto"/>
            <w:vAlign w:val="center"/>
          </w:tcPr>
          <w:p w14:paraId="4728F3F1" w14:textId="77777777" w:rsidR="00F23B09" w:rsidRPr="00E3724E" w:rsidRDefault="00F23B09" w:rsidP="00082625">
            <w:pPr>
              <w:pStyle w:val="TAC"/>
              <w:rPr>
                <w:ins w:id="830" w:author="samsung" w:date="2018-11-02T19:00:00Z"/>
                <w:rFonts w:cs="Arial"/>
                <w:lang w:eastAsia="zh-CN"/>
              </w:rPr>
            </w:pPr>
            <w:ins w:id="831" w:author="samsung" w:date="2018-11-02T19:00:00Z">
              <w:r>
                <w:rPr>
                  <w:rFonts w:cs="Arial" w:hint="eastAsia"/>
                  <w:lang w:eastAsia="zh-CN"/>
                </w:rPr>
                <w:t>[TBD]</w:t>
              </w:r>
            </w:ins>
          </w:p>
        </w:tc>
        <w:tc>
          <w:tcPr>
            <w:tcW w:w="1535" w:type="dxa"/>
            <w:shd w:val="clear" w:color="auto" w:fill="auto"/>
            <w:vAlign w:val="center"/>
          </w:tcPr>
          <w:p w14:paraId="092345D0" w14:textId="77777777" w:rsidR="00F23B09" w:rsidRPr="00E3724E" w:rsidRDefault="00F23B09" w:rsidP="00082625">
            <w:pPr>
              <w:pStyle w:val="TAC"/>
              <w:rPr>
                <w:ins w:id="832" w:author="samsung" w:date="2018-11-02T19:00:00Z"/>
                <w:rFonts w:cs="Arial"/>
                <w:lang w:eastAsia="zh-CN"/>
              </w:rPr>
            </w:pPr>
            <w:ins w:id="833" w:author="samsung" w:date="2018-11-02T19:00:00Z">
              <w:r>
                <w:rPr>
                  <w:rFonts w:cs="Arial" w:hint="eastAsia"/>
                  <w:lang w:eastAsia="zh-CN"/>
                </w:rPr>
                <w:t>[TBD]</w:t>
              </w:r>
            </w:ins>
          </w:p>
        </w:tc>
      </w:tr>
    </w:tbl>
    <w:p w14:paraId="2D675091" w14:textId="77777777" w:rsidR="00F23B09" w:rsidRPr="004772F3" w:rsidRDefault="00F23B09" w:rsidP="00F23B09">
      <w:pPr>
        <w:rPr>
          <w:ins w:id="834" w:author="samsung" w:date="2018-11-02T19:00:00Z"/>
          <w:rFonts w:eastAsia="等线"/>
          <w:lang w:eastAsia="zh-CN"/>
        </w:rPr>
      </w:pPr>
    </w:p>
    <w:p w14:paraId="6F8A97A0" w14:textId="77777777" w:rsidR="00F23B09" w:rsidRPr="00E15943" w:rsidRDefault="00F23B09" w:rsidP="00F23B09">
      <w:pPr>
        <w:pStyle w:val="Heading5"/>
        <w:rPr>
          <w:ins w:id="835" w:author="samsung" w:date="2018-11-02T19:00:00Z"/>
          <w:rFonts w:eastAsia="等线"/>
          <w:lang w:eastAsia="zh-CN"/>
        </w:rPr>
      </w:pPr>
      <w:ins w:id="836" w:author="samsung" w:date="2018-11-02T19:00:00Z">
        <w:r>
          <w:rPr>
            <w:rFonts w:hint="eastAsia"/>
            <w:lang w:eastAsia="zh-CN"/>
          </w:rPr>
          <w:t>11</w:t>
        </w:r>
        <w:r>
          <w:rPr>
            <w:rFonts w:hint="eastAsia"/>
          </w:rPr>
          <w:t>.3.</w:t>
        </w:r>
        <w:r>
          <w:rPr>
            <w:rFonts w:hint="eastAsia"/>
            <w:lang w:eastAsia="zh-CN"/>
          </w:rPr>
          <w:t>2</w:t>
        </w:r>
        <w:r>
          <w:rPr>
            <w:rFonts w:hint="eastAsia"/>
          </w:rPr>
          <w:t>.</w:t>
        </w:r>
        <w:r>
          <w:rPr>
            <w:rFonts w:hint="eastAsia"/>
            <w:lang w:eastAsia="zh-CN"/>
          </w:rPr>
          <w:t>4</w:t>
        </w:r>
        <w:r>
          <w:rPr>
            <w:rFonts w:hint="eastAsia"/>
          </w:rPr>
          <w:t>.</w:t>
        </w:r>
        <w:r>
          <w:rPr>
            <w:rFonts w:hint="eastAsia"/>
            <w:lang w:eastAsia="zh-CN"/>
          </w:rPr>
          <w:t>3</w:t>
        </w:r>
        <w:r>
          <w:tab/>
        </w:r>
        <w:r>
          <w:rPr>
            <w:rFonts w:hint="eastAsia"/>
            <w:lang w:eastAsia="zh-CN"/>
          </w:rPr>
          <w:t xml:space="preserve">UCI </w:t>
        </w:r>
        <w:r>
          <w:rPr>
            <w:lang w:eastAsia="zh-CN"/>
          </w:rPr>
          <w:t>performance</w:t>
        </w:r>
        <w:r>
          <w:rPr>
            <w:rFonts w:hint="eastAsia"/>
            <w:lang w:eastAsia="zh-CN"/>
          </w:rPr>
          <w:t xml:space="preserve"> requirements</w:t>
        </w:r>
      </w:ins>
    </w:p>
    <w:p w14:paraId="32E7C3DF" w14:textId="77777777" w:rsidR="00F23B09" w:rsidRPr="00E15943" w:rsidRDefault="00F23B09" w:rsidP="00F23B09">
      <w:pPr>
        <w:pStyle w:val="Heading6"/>
        <w:rPr>
          <w:ins w:id="837" w:author="samsung" w:date="2018-11-02T19:00:00Z"/>
          <w:rFonts w:eastAsia="等线"/>
          <w:lang w:eastAsia="zh-CN"/>
        </w:rPr>
      </w:pPr>
      <w:ins w:id="838" w:author="samsung" w:date="2018-11-02T19:00:00Z">
        <w:r>
          <w:rPr>
            <w:rFonts w:hint="eastAsia"/>
          </w:rPr>
          <w:t>11</w:t>
        </w:r>
        <w:r>
          <w:t>.3.</w:t>
        </w:r>
        <w:r>
          <w:rPr>
            <w:rFonts w:hint="eastAsia"/>
          </w:rPr>
          <w:t>2</w:t>
        </w:r>
        <w:r>
          <w:t>.</w:t>
        </w:r>
        <w:r>
          <w:rPr>
            <w:rFonts w:hint="eastAsia"/>
          </w:rPr>
          <w:t>4.</w:t>
        </w:r>
        <w:r>
          <w:rPr>
            <w:rFonts w:hint="eastAsia"/>
            <w:lang w:eastAsia="zh-CN"/>
          </w:rPr>
          <w:t>3</w:t>
        </w:r>
        <w:r>
          <w:rPr>
            <w:rFonts w:hint="eastAsia"/>
          </w:rPr>
          <w:t>.</w:t>
        </w:r>
        <w:r>
          <w:rPr>
            <w:rFonts w:hint="eastAsia"/>
            <w:lang w:eastAsia="zh-CN"/>
          </w:rPr>
          <w:t>1</w:t>
        </w:r>
        <w:r>
          <w:tab/>
        </w:r>
        <w:r>
          <w:rPr>
            <w:rFonts w:hint="eastAsia"/>
            <w:lang w:eastAsia="zh-CN"/>
          </w:rPr>
          <w:t>General</w:t>
        </w:r>
      </w:ins>
    </w:p>
    <w:p w14:paraId="00520753" w14:textId="77777777" w:rsidR="00F23B09" w:rsidRDefault="00F23B09" w:rsidP="00F23B09">
      <w:pPr>
        <w:rPr>
          <w:ins w:id="839" w:author="samsung" w:date="2018-11-02T19:00:00Z"/>
          <w:lang w:eastAsia="zh-CN"/>
        </w:rPr>
      </w:pPr>
      <w:ins w:id="840" w:author="samsung" w:date="2018-11-02T19:00:00Z">
        <w:r>
          <w:rPr>
            <w:lang w:eastAsia="zh-CN"/>
          </w:rPr>
          <w:t>The UCI block error probability is defined as the conditional probability of incorrectly decoding the UCI information when the UCI information is sent. All UCI information shall be decoded.</w:t>
        </w:r>
        <w:r>
          <w:rPr>
            <w:rFonts w:hint="eastAsia"/>
            <w:lang w:eastAsia="zh-CN"/>
          </w:rPr>
          <w:t xml:space="preserve"> </w:t>
        </w:r>
      </w:ins>
    </w:p>
    <w:p w14:paraId="65EFAF4D" w14:textId="77777777" w:rsidR="00F23B09" w:rsidRPr="00BC5AF3" w:rsidRDefault="00F23B09" w:rsidP="00F23B09">
      <w:pPr>
        <w:rPr>
          <w:ins w:id="841" w:author="samsung" w:date="2018-11-02T19:00:00Z"/>
          <w:rFonts w:eastAsia="等线"/>
          <w:lang w:eastAsia="zh-CN"/>
        </w:rPr>
      </w:pPr>
      <w:ins w:id="842" w:author="samsung" w:date="2018-11-02T19:00:00Z">
        <w:r>
          <w:rPr>
            <w:rFonts w:eastAsia="等线" w:hint="eastAsia"/>
            <w:lang w:eastAsia="zh-CN"/>
          </w:rPr>
          <w:t xml:space="preserve">The UCI </w:t>
        </w:r>
        <w:r>
          <w:rPr>
            <w:rFonts w:eastAsia="等线"/>
            <w:lang w:eastAsia="zh-CN"/>
          </w:rPr>
          <w:t>performance</w:t>
        </w:r>
        <w:r>
          <w:rPr>
            <w:rFonts w:eastAsia="等线" w:hint="eastAsia"/>
            <w:lang w:eastAsia="zh-CN"/>
          </w:rPr>
          <w:t xml:space="preserve"> only applies to the PUCCH format2 22UCI </w:t>
        </w:r>
        <w:r>
          <w:rPr>
            <w:rFonts w:eastAsia="等线"/>
            <w:lang w:eastAsia="zh-CN"/>
          </w:rPr>
          <w:t>bits.</w:t>
        </w:r>
      </w:ins>
    </w:p>
    <w:p w14:paraId="37250700" w14:textId="77777777" w:rsidR="00F23B09" w:rsidRPr="00C94D63" w:rsidRDefault="00F23B09" w:rsidP="00F23B09">
      <w:pPr>
        <w:pStyle w:val="TH"/>
        <w:rPr>
          <w:ins w:id="843" w:author="samsung" w:date="2018-11-02T19:00:00Z"/>
        </w:rPr>
      </w:pPr>
      <w:ins w:id="844" w:author="samsung" w:date="2018-11-02T19:00:00Z">
        <w:r>
          <w:t xml:space="preserve">Table </w:t>
        </w:r>
        <w:r>
          <w:rPr>
            <w:rFonts w:hint="eastAsia"/>
            <w:lang w:eastAsia="zh-CN"/>
          </w:rPr>
          <w:t>11</w:t>
        </w:r>
        <w:r>
          <w:t>.3.</w:t>
        </w:r>
        <w:r>
          <w:rPr>
            <w:rFonts w:hint="eastAsia"/>
            <w:lang w:eastAsia="zh-CN"/>
          </w:rPr>
          <w:t>2</w:t>
        </w:r>
        <w:r>
          <w:t>.</w:t>
        </w:r>
        <w:r>
          <w:rPr>
            <w:rFonts w:hint="eastAsia"/>
            <w:lang w:eastAsia="zh-CN"/>
          </w:rPr>
          <w:t>4.3</w:t>
        </w:r>
        <w:r>
          <w:t>.1</w:t>
        </w:r>
        <w:r w:rsidRPr="00C94D63">
          <w:t>-1: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F23B09" w:rsidRPr="00C94D63" w14:paraId="755BA477" w14:textId="77777777" w:rsidTr="00082625">
        <w:trPr>
          <w:cantSplit/>
          <w:jc w:val="center"/>
          <w:ins w:id="845" w:author="samsung" w:date="2018-11-02T19:00:00Z"/>
        </w:trPr>
        <w:tc>
          <w:tcPr>
            <w:tcW w:w="2965" w:type="dxa"/>
          </w:tcPr>
          <w:p w14:paraId="228A4DB0" w14:textId="77777777" w:rsidR="00F23B09" w:rsidRPr="00C94D63" w:rsidRDefault="00F23B09" w:rsidP="00082625">
            <w:pPr>
              <w:pStyle w:val="TAH"/>
              <w:rPr>
                <w:ins w:id="846" w:author="samsung" w:date="2018-11-02T19:00:00Z"/>
                <w:rFonts w:eastAsia="?? ??" w:cs="Arial"/>
                <w:bCs/>
              </w:rPr>
            </w:pPr>
            <w:ins w:id="847" w:author="samsung" w:date="2018-11-02T19:00:00Z">
              <w:r w:rsidRPr="00C94D63">
                <w:rPr>
                  <w:rFonts w:eastAsia="?? ??" w:cs="Arial"/>
                  <w:bCs/>
                </w:rPr>
                <w:t>Parameter</w:t>
              </w:r>
            </w:ins>
          </w:p>
        </w:tc>
        <w:tc>
          <w:tcPr>
            <w:tcW w:w="2019" w:type="dxa"/>
          </w:tcPr>
          <w:p w14:paraId="2ED325BE" w14:textId="77777777" w:rsidR="00F23B09" w:rsidRPr="00BC5AF3" w:rsidRDefault="00F23B09" w:rsidP="00082625">
            <w:pPr>
              <w:pStyle w:val="TAH"/>
              <w:rPr>
                <w:ins w:id="848" w:author="samsung" w:date="2018-11-02T19:00:00Z"/>
                <w:rFonts w:eastAsia="等线" w:cs="Arial"/>
                <w:bCs/>
                <w:lang w:eastAsia="zh-CN"/>
              </w:rPr>
            </w:pPr>
            <w:ins w:id="849" w:author="samsung" w:date="2018-11-02T19:00:00Z">
              <w:r>
                <w:rPr>
                  <w:rFonts w:eastAsia="?? ??" w:cs="Arial"/>
                  <w:bCs/>
                </w:rPr>
                <w:t>Test</w:t>
              </w:r>
              <w:r>
                <w:rPr>
                  <w:rFonts w:eastAsia="?? ??" w:cs="Arial" w:hint="eastAsia"/>
                  <w:bCs/>
                  <w:lang w:eastAsia="zh-CN"/>
                </w:rPr>
                <w:t xml:space="preserve"> </w:t>
              </w:r>
            </w:ins>
          </w:p>
        </w:tc>
      </w:tr>
      <w:tr w:rsidR="00F23B09" w:rsidRPr="00C94D63" w14:paraId="373F51D4" w14:textId="77777777" w:rsidTr="00082625">
        <w:trPr>
          <w:cantSplit/>
          <w:jc w:val="center"/>
          <w:ins w:id="850" w:author="samsung" w:date="2018-11-02T19:00:00Z"/>
        </w:trPr>
        <w:tc>
          <w:tcPr>
            <w:tcW w:w="2965" w:type="dxa"/>
            <w:vAlign w:val="center"/>
          </w:tcPr>
          <w:p w14:paraId="57C15D25" w14:textId="77777777" w:rsidR="00F23B09" w:rsidRPr="005F332C" w:rsidRDefault="00F23B09" w:rsidP="00082625">
            <w:pPr>
              <w:pStyle w:val="TAL"/>
              <w:rPr>
                <w:ins w:id="851" w:author="samsung" w:date="2018-11-02T19:00:00Z"/>
                <w:rFonts w:eastAsia="等线"/>
                <w:lang w:eastAsia="zh-CN"/>
              </w:rPr>
            </w:pPr>
            <w:ins w:id="852" w:author="samsung" w:date="2018-11-02T19:00:00Z">
              <w:r>
                <w:rPr>
                  <w:rFonts w:hint="eastAsia"/>
                  <w:lang w:eastAsia="zh-CN"/>
                </w:rPr>
                <w:t>Modulation</w:t>
              </w:r>
            </w:ins>
          </w:p>
        </w:tc>
        <w:tc>
          <w:tcPr>
            <w:tcW w:w="2019" w:type="dxa"/>
            <w:vAlign w:val="center"/>
          </w:tcPr>
          <w:p w14:paraId="301F2E48" w14:textId="77777777" w:rsidR="00F23B09" w:rsidRDefault="00F23B09" w:rsidP="00082625">
            <w:pPr>
              <w:pStyle w:val="TAC"/>
              <w:rPr>
                <w:ins w:id="853" w:author="samsung" w:date="2018-11-02T19:00:00Z"/>
                <w:rFonts w:eastAsia="?? ??" w:cs="Arial"/>
                <w:lang w:eastAsia="zh-CN"/>
              </w:rPr>
            </w:pPr>
            <w:ins w:id="854" w:author="samsung" w:date="2018-11-02T19:00:00Z">
              <w:r>
                <w:rPr>
                  <w:rFonts w:eastAsia="?? ??" w:cs="Arial" w:hint="eastAsia"/>
                  <w:lang w:eastAsia="zh-CN"/>
                </w:rPr>
                <w:t>QSPK</w:t>
              </w:r>
            </w:ins>
          </w:p>
        </w:tc>
      </w:tr>
      <w:tr w:rsidR="00F23B09" w:rsidRPr="00C94D63" w14:paraId="22680F7B" w14:textId="77777777" w:rsidTr="00082625">
        <w:trPr>
          <w:cantSplit/>
          <w:jc w:val="center"/>
          <w:ins w:id="855" w:author="samsung" w:date="2018-11-02T19:00:00Z"/>
        </w:trPr>
        <w:tc>
          <w:tcPr>
            <w:tcW w:w="2965" w:type="dxa"/>
            <w:vAlign w:val="center"/>
          </w:tcPr>
          <w:p w14:paraId="13330B68" w14:textId="77777777" w:rsidR="00F23B09" w:rsidRPr="005F332C" w:rsidRDefault="00F23B09" w:rsidP="00082625">
            <w:pPr>
              <w:pStyle w:val="TAL"/>
              <w:rPr>
                <w:ins w:id="856" w:author="samsung" w:date="2018-11-02T19:00:00Z"/>
                <w:rFonts w:eastAsia="等线" w:cs="Arial"/>
                <w:lang w:eastAsia="zh-CN"/>
              </w:rPr>
            </w:pPr>
            <w:proofErr w:type="spellStart"/>
            <w:ins w:id="857" w:author="samsung" w:date="2018-11-02T19:00:00Z">
              <w:r>
                <w:rPr>
                  <w:rFonts w:hint="eastAsia"/>
                  <w:lang w:eastAsia="zh-CN"/>
                </w:rPr>
                <w:t>startingPRB</w:t>
              </w:r>
              <w:proofErr w:type="spellEnd"/>
            </w:ins>
          </w:p>
        </w:tc>
        <w:tc>
          <w:tcPr>
            <w:tcW w:w="2019" w:type="dxa"/>
            <w:vAlign w:val="center"/>
          </w:tcPr>
          <w:p w14:paraId="28496302" w14:textId="77777777" w:rsidR="00F23B09" w:rsidRDefault="00F23B09" w:rsidP="00082625">
            <w:pPr>
              <w:pStyle w:val="TAC"/>
              <w:rPr>
                <w:ins w:id="858" w:author="samsung" w:date="2018-11-02T19:00:00Z"/>
                <w:rFonts w:eastAsia="?? ??" w:cs="Arial"/>
                <w:lang w:eastAsia="zh-CN"/>
              </w:rPr>
            </w:pPr>
            <w:ins w:id="859" w:author="samsung" w:date="2018-11-02T19:00:00Z">
              <w:r>
                <w:rPr>
                  <w:rFonts w:eastAsia="?? ??" w:cs="Arial" w:hint="eastAsia"/>
                  <w:lang w:eastAsia="zh-CN"/>
                </w:rPr>
                <w:t>0</w:t>
              </w:r>
            </w:ins>
          </w:p>
        </w:tc>
      </w:tr>
      <w:tr w:rsidR="00F23B09" w:rsidRPr="00C94D63" w14:paraId="17C73151" w14:textId="77777777" w:rsidTr="00082625">
        <w:trPr>
          <w:cantSplit/>
          <w:jc w:val="center"/>
          <w:ins w:id="860" w:author="samsung" w:date="2018-11-02T19:00:00Z"/>
        </w:trPr>
        <w:tc>
          <w:tcPr>
            <w:tcW w:w="2965" w:type="dxa"/>
            <w:vAlign w:val="center"/>
          </w:tcPr>
          <w:p w14:paraId="0D26ADAA" w14:textId="77777777" w:rsidR="00F23B09" w:rsidRPr="005F332C" w:rsidRDefault="00F23B09" w:rsidP="00082625">
            <w:pPr>
              <w:pStyle w:val="TAL"/>
              <w:rPr>
                <w:ins w:id="861" w:author="samsung" w:date="2018-11-02T19:00:00Z"/>
                <w:rFonts w:eastAsia="等线" w:cs="Arial"/>
                <w:lang w:eastAsia="zh-CN"/>
              </w:rPr>
            </w:pPr>
            <w:proofErr w:type="spellStart"/>
            <w:ins w:id="862" w:author="samsung" w:date="2018-11-02T19:00:00Z">
              <w:r>
                <w:rPr>
                  <w:rFonts w:hint="eastAsia"/>
                  <w:lang w:eastAsia="zh-CN"/>
                </w:rPr>
                <w:t>intraSlotFrequencyHopping</w:t>
              </w:r>
              <w:proofErr w:type="spellEnd"/>
            </w:ins>
          </w:p>
        </w:tc>
        <w:tc>
          <w:tcPr>
            <w:tcW w:w="2019" w:type="dxa"/>
            <w:vAlign w:val="center"/>
          </w:tcPr>
          <w:p w14:paraId="1FE10D47" w14:textId="77777777" w:rsidR="00F23B09" w:rsidRPr="003E6DB5" w:rsidRDefault="00F23B09" w:rsidP="00082625">
            <w:pPr>
              <w:pStyle w:val="TAC"/>
              <w:rPr>
                <w:ins w:id="863" w:author="samsung" w:date="2018-11-02T19:00:00Z"/>
                <w:rFonts w:eastAsia="等线" w:cs="Arial"/>
                <w:lang w:eastAsia="zh-CN"/>
              </w:rPr>
            </w:pPr>
            <w:ins w:id="864" w:author="samsung" w:date="2018-11-02T19:00:00Z">
              <w:r>
                <w:rPr>
                  <w:rFonts w:eastAsia="?? ??" w:cs="Arial" w:hint="eastAsia"/>
                  <w:lang w:eastAsia="zh-CN"/>
                </w:rPr>
                <w:t>enabled</w:t>
              </w:r>
            </w:ins>
          </w:p>
        </w:tc>
      </w:tr>
      <w:tr w:rsidR="00F23B09" w:rsidRPr="00C94D63" w14:paraId="251B9E5F" w14:textId="77777777" w:rsidTr="00082625">
        <w:trPr>
          <w:cantSplit/>
          <w:jc w:val="center"/>
          <w:ins w:id="865" w:author="samsung" w:date="2018-11-02T19:00:00Z"/>
        </w:trPr>
        <w:tc>
          <w:tcPr>
            <w:tcW w:w="2965" w:type="dxa"/>
            <w:vAlign w:val="center"/>
          </w:tcPr>
          <w:p w14:paraId="4FBB9FB4" w14:textId="77777777" w:rsidR="00F23B09" w:rsidRPr="005F332C" w:rsidRDefault="00F23B09" w:rsidP="00082625">
            <w:pPr>
              <w:pStyle w:val="TAL"/>
              <w:rPr>
                <w:ins w:id="866" w:author="samsung" w:date="2018-11-02T19:00:00Z"/>
                <w:rFonts w:eastAsia="等线"/>
                <w:lang w:eastAsia="zh-CN"/>
              </w:rPr>
            </w:pPr>
            <w:proofErr w:type="spellStart"/>
            <w:ins w:id="867" w:author="samsung" w:date="2018-11-02T19:00:00Z">
              <w:r w:rsidRPr="00A470D9">
                <w:t>s</w:t>
              </w:r>
              <w:r>
                <w:rPr>
                  <w:rFonts w:hint="eastAsia"/>
                  <w:lang w:eastAsia="zh-CN"/>
                </w:rPr>
                <w:t>econdHopPRB</w:t>
              </w:r>
              <w:proofErr w:type="spellEnd"/>
            </w:ins>
          </w:p>
        </w:tc>
        <w:tc>
          <w:tcPr>
            <w:tcW w:w="2019" w:type="dxa"/>
            <w:vAlign w:val="center"/>
          </w:tcPr>
          <w:p w14:paraId="6BEAADD4" w14:textId="77777777" w:rsidR="00F23B09" w:rsidRPr="003E6DB5" w:rsidRDefault="00F23B09" w:rsidP="00082625">
            <w:pPr>
              <w:pStyle w:val="TAC"/>
              <w:rPr>
                <w:ins w:id="868" w:author="samsung" w:date="2018-11-02T19:00:00Z"/>
                <w:rFonts w:eastAsia="等线" w:cs="Arial"/>
                <w:lang w:eastAsia="zh-CN"/>
              </w:rPr>
            </w:pPr>
            <w:ins w:id="869" w:author="samsung" w:date="2018-11-02T19:00:00Z">
              <w:r>
                <w:rPr>
                  <w:rFonts w:eastAsia="?? ??" w:cs="Arial" w:hint="eastAsia"/>
                  <w:lang w:eastAsia="zh-CN"/>
                </w:rPr>
                <w:t xml:space="preserve">The largest PRB index - </w:t>
              </w:r>
              <w:proofErr w:type="spellStart"/>
              <w:r>
                <w:rPr>
                  <w:rFonts w:eastAsia="?? ??" w:cs="Arial" w:hint="eastAsia"/>
                  <w:lang w:eastAsia="zh-CN"/>
                </w:rPr>
                <w:t>nrofPRB</w:t>
              </w:r>
              <w:proofErr w:type="spellEnd"/>
            </w:ins>
          </w:p>
        </w:tc>
      </w:tr>
      <w:tr w:rsidR="00F23B09" w:rsidRPr="00C94D63" w14:paraId="205A1CFE" w14:textId="77777777" w:rsidTr="00082625">
        <w:trPr>
          <w:cantSplit/>
          <w:jc w:val="center"/>
          <w:ins w:id="870" w:author="samsung" w:date="2018-11-02T19:00:00Z"/>
        </w:trPr>
        <w:tc>
          <w:tcPr>
            <w:tcW w:w="2965" w:type="dxa"/>
            <w:vAlign w:val="center"/>
          </w:tcPr>
          <w:p w14:paraId="2F975BD5" w14:textId="77777777" w:rsidR="00F23B09" w:rsidRPr="005F332C" w:rsidRDefault="00F23B09" w:rsidP="00082625">
            <w:pPr>
              <w:pStyle w:val="TAL"/>
              <w:rPr>
                <w:ins w:id="871" w:author="samsung" w:date="2018-11-02T19:00:00Z"/>
                <w:rFonts w:eastAsia="等线"/>
                <w:lang w:eastAsia="zh-CN"/>
              </w:rPr>
            </w:pPr>
            <w:proofErr w:type="spellStart"/>
            <w:ins w:id="872" w:author="samsung" w:date="2018-11-02T19:00:00Z">
              <w:r>
                <w:rPr>
                  <w:lang w:eastAsia="zh-CN"/>
                </w:rPr>
                <w:t>nrofPRB</w:t>
              </w:r>
              <w:proofErr w:type="spellEnd"/>
            </w:ins>
          </w:p>
        </w:tc>
        <w:tc>
          <w:tcPr>
            <w:tcW w:w="2019" w:type="dxa"/>
            <w:vAlign w:val="center"/>
          </w:tcPr>
          <w:p w14:paraId="5CAAD27E" w14:textId="77777777" w:rsidR="00F23B09" w:rsidRPr="003E6DB5" w:rsidRDefault="00F23B09" w:rsidP="00082625">
            <w:pPr>
              <w:pStyle w:val="TAC"/>
              <w:rPr>
                <w:ins w:id="873" w:author="samsung" w:date="2018-11-02T19:00:00Z"/>
                <w:rFonts w:eastAsia="等线" w:cs="Arial"/>
                <w:lang w:eastAsia="zh-CN"/>
              </w:rPr>
            </w:pPr>
            <w:ins w:id="874" w:author="samsung" w:date="2018-11-02T19:00:00Z">
              <w:r>
                <w:rPr>
                  <w:rFonts w:eastAsia="?? ??" w:cs="Arial" w:hint="eastAsia"/>
                  <w:lang w:eastAsia="zh-CN"/>
                </w:rPr>
                <w:t>9</w:t>
              </w:r>
            </w:ins>
          </w:p>
        </w:tc>
      </w:tr>
      <w:tr w:rsidR="00F23B09" w:rsidRPr="00C94D63" w14:paraId="4DBABEEE" w14:textId="77777777" w:rsidTr="00082625">
        <w:trPr>
          <w:cantSplit/>
          <w:jc w:val="center"/>
          <w:ins w:id="875" w:author="samsung" w:date="2018-11-02T19:00:00Z"/>
        </w:trPr>
        <w:tc>
          <w:tcPr>
            <w:tcW w:w="2965" w:type="dxa"/>
            <w:vAlign w:val="center"/>
          </w:tcPr>
          <w:p w14:paraId="3C17015C" w14:textId="77777777" w:rsidR="00F23B09" w:rsidRPr="005F332C" w:rsidRDefault="00F23B09" w:rsidP="00082625">
            <w:pPr>
              <w:pStyle w:val="TAL"/>
              <w:rPr>
                <w:ins w:id="876" w:author="samsung" w:date="2018-11-02T19:00:00Z"/>
                <w:rFonts w:eastAsia="等线"/>
                <w:lang w:eastAsia="zh-CN"/>
              </w:rPr>
            </w:pPr>
            <w:proofErr w:type="spellStart"/>
            <w:ins w:id="877" w:author="samsung" w:date="2018-11-02T19:00:00Z">
              <w:r>
                <w:rPr>
                  <w:lang w:eastAsia="zh-CN"/>
                </w:rPr>
                <w:t>nrofSymbols</w:t>
              </w:r>
              <w:proofErr w:type="spellEnd"/>
            </w:ins>
          </w:p>
        </w:tc>
        <w:tc>
          <w:tcPr>
            <w:tcW w:w="2019" w:type="dxa"/>
            <w:vAlign w:val="center"/>
          </w:tcPr>
          <w:p w14:paraId="599BEC07" w14:textId="77777777" w:rsidR="00F23B09" w:rsidRPr="003E6DB5" w:rsidRDefault="00F23B09" w:rsidP="00082625">
            <w:pPr>
              <w:pStyle w:val="TAC"/>
              <w:rPr>
                <w:ins w:id="878" w:author="samsung" w:date="2018-11-02T19:00:00Z"/>
                <w:rFonts w:eastAsia="等线" w:cs="Arial"/>
                <w:lang w:eastAsia="zh-CN"/>
              </w:rPr>
            </w:pPr>
            <w:ins w:id="879" w:author="samsung" w:date="2018-11-02T19:00:00Z">
              <w:r>
                <w:rPr>
                  <w:rFonts w:eastAsia="?? ??" w:cs="Arial" w:hint="eastAsia"/>
                  <w:lang w:eastAsia="zh-CN"/>
                </w:rPr>
                <w:t>2</w:t>
              </w:r>
            </w:ins>
          </w:p>
        </w:tc>
      </w:tr>
      <w:tr w:rsidR="00F23B09" w:rsidRPr="00C94D63" w14:paraId="010854C6" w14:textId="77777777" w:rsidTr="00082625">
        <w:trPr>
          <w:cantSplit/>
          <w:jc w:val="center"/>
          <w:ins w:id="880" w:author="samsung" w:date="2018-11-02T19:00:00Z"/>
        </w:trPr>
        <w:tc>
          <w:tcPr>
            <w:tcW w:w="2965" w:type="dxa"/>
            <w:vAlign w:val="center"/>
          </w:tcPr>
          <w:p w14:paraId="103B8A01" w14:textId="77777777" w:rsidR="00F23B09" w:rsidRPr="005F332C" w:rsidRDefault="00F23B09" w:rsidP="00082625">
            <w:pPr>
              <w:pStyle w:val="TAL"/>
              <w:rPr>
                <w:ins w:id="881" w:author="samsung" w:date="2018-11-02T19:00:00Z"/>
                <w:rFonts w:eastAsia="等线"/>
                <w:lang w:eastAsia="zh-CN"/>
              </w:rPr>
            </w:pPr>
            <w:ins w:id="882" w:author="samsung" w:date="2018-11-02T19:00:00Z">
              <w:r>
                <w:rPr>
                  <w:lang w:eastAsia="zh-CN"/>
                </w:rPr>
                <w:t>the number of UCI bits</w:t>
              </w:r>
            </w:ins>
          </w:p>
        </w:tc>
        <w:tc>
          <w:tcPr>
            <w:tcW w:w="2019" w:type="dxa"/>
            <w:vAlign w:val="center"/>
          </w:tcPr>
          <w:p w14:paraId="5729FE29" w14:textId="77777777" w:rsidR="00F23B09" w:rsidRPr="00DA724F" w:rsidRDefault="00F23B09" w:rsidP="00082625">
            <w:pPr>
              <w:pStyle w:val="TAC"/>
              <w:rPr>
                <w:ins w:id="883" w:author="samsung" w:date="2018-11-02T19:00:00Z"/>
                <w:rFonts w:eastAsia="宋体"/>
                <w:lang w:eastAsia="zh-CN"/>
              </w:rPr>
            </w:pPr>
            <w:ins w:id="884" w:author="samsung" w:date="2018-11-02T19:00:00Z">
              <w:r>
                <w:rPr>
                  <w:rFonts w:eastAsia="宋体" w:hint="eastAsia"/>
                  <w:lang w:eastAsia="zh-CN"/>
                </w:rPr>
                <w:t>22</w:t>
              </w:r>
            </w:ins>
          </w:p>
        </w:tc>
      </w:tr>
      <w:tr w:rsidR="00F23B09" w:rsidRPr="00C94D63" w14:paraId="09C88A22" w14:textId="77777777" w:rsidTr="00082625">
        <w:trPr>
          <w:cantSplit/>
          <w:jc w:val="center"/>
          <w:ins w:id="885" w:author="samsung" w:date="2018-11-02T19:00:00Z"/>
        </w:trPr>
        <w:tc>
          <w:tcPr>
            <w:tcW w:w="2965" w:type="dxa"/>
            <w:vAlign w:val="center"/>
          </w:tcPr>
          <w:p w14:paraId="37A8D64B" w14:textId="77777777" w:rsidR="00F23B09" w:rsidRDefault="00F23B09" w:rsidP="00082625">
            <w:pPr>
              <w:pStyle w:val="TAL"/>
              <w:rPr>
                <w:ins w:id="886" w:author="samsung" w:date="2018-11-02T19:00:00Z"/>
                <w:lang w:eastAsia="zh-CN"/>
              </w:rPr>
            </w:pPr>
            <w:proofErr w:type="spellStart"/>
            <w:ins w:id="887" w:author="samsung" w:date="2018-11-02T19:00:00Z">
              <w:r>
                <w:rPr>
                  <w:lang w:eastAsia="zh-CN"/>
                </w:rPr>
                <w:t>startingSymbolIndex</w:t>
              </w:r>
              <w:proofErr w:type="spellEnd"/>
            </w:ins>
          </w:p>
        </w:tc>
        <w:tc>
          <w:tcPr>
            <w:tcW w:w="2019" w:type="dxa"/>
            <w:vAlign w:val="center"/>
          </w:tcPr>
          <w:p w14:paraId="6331D516" w14:textId="77777777" w:rsidR="00F23B09" w:rsidRPr="00DA724F" w:rsidRDefault="00F23B09" w:rsidP="00082625">
            <w:pPr>
              <w:pStyle w:val="TAC"/>
              <w:rPr>
                <w:ins w:id="888" w:author="samsung" w:date="2018-11-02T19:00:00Z"/>
                <w:rFonts w:eastAsia="宋体"/>
                <w:lang w:eastAsia="zh-CN"/>
              </w:rPr>
            </w:pPr>
            <w:ins w:id="889" w:author="samsung" w:date="2018-11-02T19:00:00Z">
              <w:r>
                <w:rPr>
                  <w:rFonts w:eastAsia="宋体" w:hint="eastAsia"/>
                  <w:lang w:eastAsia="zh-CN"/>
                </w:rPr>
                <w:t>12</w:t>
              </w:r>
            </w:ins>
          </w:p>
        </w:tc>
      </w:tr>
    </w:tbl>
    <w:p w14:paraId="6D67E55C" w14:textId="77777777" w:rsidR="00F23B09" w:rsidRPr="00003A51" w:rsidRDefault="00F23B09" w:rsidP="00F23B09">
      <w:pPr>
        <w:rPr>
          <w:ins w:id="890" w:author="samsung" w:date="2018-11-02T19:00:00Z"/>
          <w:rFonts w:eastAsia="等线"/>
          <w:lang w:eastAsia="zh-CN"/>
        </w:rPr>
      </w:pPr>
    </w:p>
    <w:p w14:paraId="45D6DE4D" w14:textId="77777777" w:rsidR="00F23B09" w:rsidRPr="00E15943" w:rsidRDefault="00F23B09" w:rsidP="00F23B09">
      <w:pPr>
        <w:pStyle w:val="Heading6"/>
        <w:rPr>
          <w:ins w:id="891" w:author="samsung" w:date="2018-11-02T19:00:00Z"/>
        </w:rPr>
      </w:pPr>
      <w:ins w:id="892" w:author="samsung" w:date="2018-11-02T19:00:00Z">
        <w:r>
          <w:rPr>
            <w:rFonts w:hint="eastAsia"/>
          </w:rPr>
          <w:lastRenderedPageBreak/>
          <w:t>11</w:t>
        </w:r>
        <w:r>
          <w:t>.3.</w:t>
        </w:r>
        <w:r>
          <w:rPr>
            <w:rFonts w:hint="eastAsia"/>
          </w:rPr>
          <w:t>2</w:t>
        </w:r>
        <w:r>
          <w:t>.</w:t>
        </w:r>
        <w:r>
          <w:rPr>
            <w:rFonts w:hint="eastAsia"/>
          </w:rPr>
          <w:t>4.3.2</w:t>
        </w:r>
        <w:r>
          <w:tab/>
          <w:t>Minimum r</w:t>
        </w:r>
        <w:r w:rsidRPr="00E3724E">
          <w:t>equirement</w:t>
        </w:r>
        <w:r>
          <w:t>s</w:t>
        </w:r>
      </w:ins>
    </w:p>
    <w:p w14:paraId="5F1B0EC1" w14:textId="77777777" w:rsidR="00F23B09" w:rsidRDefault="00F23B09" w:rsidP="00F23B09">
      <w:pPr>
        <w:rPr>
          <w:ins w:id="893" w:author="samsung" w:date="2018-11-02T19:00:00Z"/>
          <w:rFonts w:eastAsia="等线"/>
          <w:lang w:eastAsia="zh-CN"/>
        </w:rPr>
      </w:pPr>
      <w:ins w:id="894" w:author="samsung" w:date="2018-11-02T19:00:00Z">
        <w:r>
          <w:rPr>
            <w:rFonts w:hint="eastAsia"/>
            <w:lang w:eastAsia="zh-CN"/>
          </w:rPr>
          <w:t xml:space="preserve">The </w:t>
        </w:r>
        <w:r>
          <w:rPr>
            <w:lang w:eastAsia="zh-CN"/>
          </w:rPr>
          <w:t>UCI block</w:t>
        </w:r>
        <w:r>
          <w:rPr>
            <w:rFonts w:hint="eastAsia"/>
            <w:lang w:eastAsia="zh-CN"/>
          </w:rPr>
          <w:t xml:space="preserve"> </w:t>
        </w:r>
        <w:r>
          <w:rPr>
            <w:lang w:eastAsia="zh-CN"/>
          </w:rPr>
          <w:t>error probability</w:t>
        </w:r>
        <w:r w:rsidRPr="00BB6FF0">
          <w:t xml:space="preserve"> shall not exceed 1% at the SNR given in </w:t>
        </w:r>
        <w:r>
          <w:rPr>
            <w:rFonts w:hint="eastAsia"/>
            <w:lang w:eastAsia="zh-CN"/>
          </w:rPr>
          <w:t>t</w:t>
        </w:r>
        <w:r w:rsidRPr="00E3724E">
          <w:t xml:space="preserve">able </w:t>
        </w:r>
        <w:r>
          <w:rPr>
            <w:rFonts w:hint="eastAsia"/>
            <w:lang w:eastAsia="zh-CN"/>
          </w:rPr>
          <w:t>11</w:t>
        </w:r>
        <w:r>
          <w:t>.3.</w:t>
        </w:r>
        <w:r>
          <w:rPr>
            <w:rFonts w:hint="eastAsia"/>
            <w:lang w:eastAsia="zh-CN"/>
          </w:rPr>
          <w:t>2</w:t>
        </w:r>
        <w:r>
          <w:t>.</w:t>
        </w:r>
        <w:r>
          <w:rPr>
            <w:rFonts w:hint="eastAsia"/>
            <w:lang w:eastAsia="zh-CN"/>
          </w:rPr>
          <w:t>4.3.2</w:t>
        </w:r>
        <w:r w:rsidRPr="00E3724E">
          <w:t>-1</w:t>
        </w:r>
        <w:r>
          <w:t xml:space="preserve"> and </w:t>
        </w:r>
        <w:r>
          <w:rPr>
            <w:rFonts w:hint="eastAsia"/>
            <w:lang w:eastAsia="zh-CN"/>
          </w:rPr>
          <w:t>t</w:t>
        </w:r>
        <w:r w:rsidRPr="00E3724E">
          <w:t xml:space="preserve">able </w:t>
        </w:r>
        <w:r>
          <w:rPr>
            <w:rFonts w:hint="eastAsia"/>
            <w:lang w:eastAsia="zh-CN"/>
          </w:rPr>
          <w:t>11</w:t>
        </w:r>
        <w:r>
          <w:t>.3.</w:t>
        </w:r>
        <w:r>
          <w:rPr>
            <w:rFonts w:hint="eastAsia"/>
            <w:lang w:eastAsia="zh-CN"/>
          </w:rPr>
          <w:t>2</w:t>
        </w:r>
        <w:r>
          <w:t>.</w:t>
        </w:r>
        <w:r>
          <w:rPr>
            <w:rFonts w:hint="eastAsia"/>
            <w:lang w:eastAsia="zh-CN"/>
          </w:rPr>
          <w:t>4.3.2</w:t>
        </w:r>
        <w:r>
          <w:t>-2</w:t>
        </w:r>
        <w:r>
          <w:rPr>
            <w:rFonts w:hint="eastAsia"/>
            <w:lang w:eastAsia="zh-CN"/>
          </w:rPr>
          <w:t xml:space="preserve"> for 22 UCI bits.</w:t>
        </w:r>
      </w:ins>
    </w:p>
    <w:p w14:paraId="2C11F9B3" w14:textId="77777777" w:rsidR="00F23B09" w:rsidRDefault="00F23B09" w:rsidP="00F23B09">
      <w:pPr>
        <w:pStyle w:val="TH"/>
        <w:rPr>
          <w:ins w:id="895" w:author="samsung" w:date="2018-11-02T19:00:00Z"/>
          <w:lang w:eastAsia="zh-CN"/>
        </w:rPr>
      </w:pPr>
      <w:ins w:id="896" w:author="samsung" w:date="2018-11-02T19:00:00Z">
        <w:r w:rsidRPr="00E3724E">
          <w:t xml:space="preserve">Table </w:t>
        </w:r>
        <w:r>
          <w:rPr>
            <w:rFonts w:hint="eastAsia"/>
            <w:lang w:eastAsia="zh-CN"/>
          </w:rPr>
          <w:t>11</w:t>
        </w:r>
        <w:r>
          <w:t>.3.</w:t>
        </w:r>
        <w:r>
          <w:rPr>
            <w:rFonts w:hint="eastAsia"/>
            <w:lang w:eastAsia="zh-CN"/>
          </w:rPr>
          <w:t>2</w:t>
        </w:r>
        <w:r>
          <w:t>.</w:t>
        </w:r>
        <w:r>
          <w:rPr>
            <w:rFonts w:hint="eastAsia"/>
            <w:lang w:eastAsia="zh-CN"/>
          </w:rPr>
          <w:t>4.3.2</w:t>
        </w:r>
        <w:r w:rsidRPr="00E3724E">
          <w:t>-1:</w:t>
        </w:r>
        <w:r>
          <w:t xml:space="preserve"> Minimum requirements for PUCCH format </w:t>
        </w:r>
        <w:r>
          <w:rPr>
            <w:rFonts w:hint="eastAsia"/>
            <w:lang w:eastAsia="zh-CN"/>
          </w:rPr>
          <w:t>2</w:t>
        </w:r>
        <w:r w:rsidRPr="00E3724E">
          <w:t xml:space="preserve"> </w:t>
        </w:r>
        <w:r>
          <w:t xml:space="preserve">with </w:t>
        </w:r>
        <w:r>
          <w:rPr>
            <w:rFonts w:hint="eastAsia"/>
            <w:lang w:eastAsia="zh-CN"/>
          </w:rPr>
          <w:t xml:space="preserve">60 </w:t>
        </w:r>
        <w:r>
          <w:t>kHz SCS</w:t>
        </w:r>
      </w:ins>
    </w:p>
    <w:tbl>
      <w:tblPr>
        <w:tblW w:w="8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9"/>
        <w:gridCol w:w="1169"/>
        <w:gridCol w:w="1062"/>
        <w:gridCol w:w="1496"/>
        <w:gridCol w:w="1464"/>
        <w:gridCol w:w="1772"/>
      </w:tblGrid>
      <w:tr w:rsidR="00F23B09" w:rsidRPr="00E3724E" w14:paraId="12F46C7B" w14:textId="77777777" w:rsidTr="00082625">
        <w:trPr>
          <w:trHeight w:val="79"/>
          <w:jc w:val="center"/>
          <w:ins w:id="897" w:author="samsung" w:date="2018-11-02T19:00:00Z"/>
        </w:trPr>
        <w:tc>
          <w:tcPr>
            <w:tcW w:w="1169" w:type="dxa"/>
            <w:vMerge w:val="restart"/>
          </w:tcPr>
          <w:p w14:paraId="48A51DF8" w14:textId="77777777" w:rsidR="00F23B09" w:rsidRPr="00E3724E" w:rsidRDefault="00F23B09" w:rsidP="00082625">
            <w:pPr>
              <w:pStyle w:val="TAH"/>
              <w:rPr>
                <w:ins w:id="898" w:author="samsung" w:date="2018-11-02T19:00:00Z"/>
                <w:rFonts w:cs="Arial"/>
                <w:lang w:eastAsia="zh-CN"/>
              </w:rPr>
            </w:pPr>
            <w:ins w:id="899"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169" w:type="dxa"/>
            <w:vMerge w:val="restart"/>
          </w:tcPr>
          <w:p w14:paraId="017B9A0D" w14:textId="77777777" w:rsidR="00F23B09" w:rsidRPr="00E3724E" w:rsidRDefault="00F23B09" w:rsidP="00082625">
            <w:pPr>
              <w:pStyle w:val="TAH"/>
              <w:rPr>
                <w:ins w:id="900" w:author="samsung" w:date="2018-11-02T19:00:00Z"/>
                <w:rFonts w:cs="Arial"/>
                <w:lang w:eastAsia="zh-CN"/>
              </w:rPr>
            </w:pPr>
            <w:ins w:id="901" w:author="samsung" w:date="2018-11-02T19:00:00Z">
              <w:r w:rsidRPr="00E3724E">
                <w:rPr>
                  <w:rFonts w:cs="Arial"/>
                  <w:lang w:eastAsia="zh-CN"/>
                </w:rPr>
                <w:t>Number of RX antennas</w:t>
              </w:r>
            </w:ins>
          </w:p>
        </w:tc>
        <w:tc>
          <w:tcPr>
            <w:tcW w:w="1062" w:type="dxa"/>
            <w:vMerge w:val="restart"/>
          </w:tcPr>
          <w:p w14:paraId="7DD187DC" w14:textId="77777777" w:rsidR="00F23B09" w:rsidRPr="00E3724E" w:rsidRDefault="00F23B09" w:rsidP="00082625">
            <w:pPr>
              <w:pStyle w:val="TAH"/>
              <w:rPr>
                <w:ins w:id="902" w:author="samsung" w:date="2018-11-02T19:00:00Z"/>
                <w:rFonts w:cs="Arial"/>
              </w:rPr>
            </w:pPr>
            <w:ins w:id="903" w:author="samsung" w:date="2018-11-02T19:00:00Z">
              <w:r w:rsidRPr="00E3724E">
                <w:rPr>
                  <w:rFonts w:cs="Arial"/>
                </w:rPr>
                <w:t>Cyclic Prefix</w:t>
              </w:r>
            </w:ins>
          </w:p>
        </w:tc>
        <w:tc>
          <w:tcPr>
            <w:tcW w:w="1496" w:type="dxa"/>
            <w:vMerge w:val="restart"/>
          </w:tcPr>
          <w:p w14:paraId="6A560A64" w14:textId="77777777" w:rsidR="00F23B09" w:rsidRPr="00E3724E" w:rsidRDefault="00F23B09" w:rsidP="00082625">
            <w:pPr>
              <w:pStyle w:val="TAH"/>
              <w:rPr>
                <w:ins w:id="904" w:author="samsung" w:date="2018-11-02T19:00:00Z"/>
                <w:rFonts w:cs="Arial"/>
                <w:lang w:eastAsia="zh-CN"/>
              </w:rPr>
            </w:pPr>
            <w:ins w:id="905"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235" w:type="dxa"/>
            <w:gridSpan w:val="2"/>
          </w:tcPr>
          <w:p w14:paraId="01D9934C" w14:textId="77777777" w:rsidR="00F23B09" w:rsidRPr="00E3724E" w:rsidRDefault="00F23B09" w:rsidP="00082625">
            <w:pPr>
              <w:pStyle w:val="TAH"/>
              <w:rPr>
                <w:ins w:id="906" w:author="samsung" w:date="2018-11-02T19:00:00Z"/>
                <w:rFonts w:cs="Arial"/>
              </w:rPr>
            </w:pPr>
            <w:ins w:id="907" w:author="samsung" w:date="2018-11-02T19:00:00Z">
              <w:r w:rsidRPr="00E3724E">
                <w:rPr>
                  <w:rFonts w:cs="Arial"/>
                </w:rPr>
                <w:t>Channel Bandwidth / SNR [dB]</w:t>
              </w:r>
            </w:ins>
          </w:p>
        </w:tc>
      </w:tr>
      <w:tr w:rsidR="00F23B09" w:rsidRPr="00E3724E" w14:paraId="5725CE8F" w14:textId="77777777" w:rsidTr="00082625">
        <w:trPr>
          <w:trHeight w:val="56"/>
          <w:jc w:val="center"/>
          <w:ins w:id="908" w:author="samsung" w:date="2018-11-02T19:00:00Z"/>
        </w:trPr>
        <w:tc>
          <w:tcPr>
            <w:tcW w:w="1169" w:type="dxa"/>
            <w:vMerge/>
          </w:tcPr>
          <w:p w14:paraId="45F2620F" w14:textId="77777777" w:rsidR="00F23B09" w:rsidRPr="00E3724E" w:rsidRDefault="00F23B09" w:rsidP="00082625">
            <w:pPr>
              <w:pStyle w:val="TAH"/>
              <w:rPr>
                <w:ins w:id="909" w:author="samsung" w:date="2018-11-02T19:00:00Z"/>
                <w:rFonts w:cs="Arial"/>
              </w:rPr>
            </w:pPr>
          </w:p>
        </w:tc>
        <w:tc>
          <w:tcPr>
            <w:tcW w:w="1169" w:type="dxa"/>
            <w:vMerge/>
          </w:tcPr>
          <w:p w14:paraId="7EA8ACD7" w14:textId="77777777" w:rsidR="00F23B09" w:rsidRPr="00E3724E" w:rsidRDefault="00F23B09" w:rsidP="00082625">
            <w:pPr>
              <w:pStyle w:val="TAH"/>
              <w:rPr>
                <w:ins w:id="910" w:author="samsung" w:date="2018-11-02T19:00:00Z"/>
                <w:rFonts w:cs="Arial"/>
              </w:rPr>
            </w:pPr>
          </w:p>
        </w:tc>
        <w:tc>
          <w:tcPr>
            <w:tcW w:w="1062" w:type="dxa"/>
            <w:vMerge/>
          </w:tcPr>
          <w:p w14:paraId="27FBBAAE" w14:textId="77777777" w:rsidR="00F23B09" w:rsidRPr="00E3724E" w:rsidRDefault="00F23B09" w:rsidP="00082625">
            <w:pPr>
              <w:pStyle w:val="TAH"/>
              <w:rPr>
                <w:ins w:id="911" w:author="samsung" w:date="2018-11-02T19:00:00Z"/>
                <w:rFonts w:cs="Arial"/>
              </w:rPr>
            </w:pPr>
          </w:p>
        </w:tc>
        <w:tc>
          <w:tcPr>
            <w:tcW w:w="1496" w:type="dxa"/>
            <w:vMerge/>
          </w:tcPr>
          <w:p w14:paraId="7F356160" w14:textId="77777777" w:rsidR="00F23B09" w:rsidRPr="00E3724E" w:rsidRDefault="00F23B09" w:rsidP="00082625">
            <w:pPr>
              <w:pStyle w:val="TAH"/>
              <w:rPr>
                <w:ins w:id="912" w:author="samsung" w:date="2018-11-02T19:00:00Z"/>
                <w:rFonts w:cs="Arial"/>
              </w:rPr>
            </w:pPr>
          </w:p>
        </w:tc>
        <w:tc>
          <w:tcPr>
            <w:tcW w:w="1464" w:type="dxa"/>
          </w:tcPr>
          <w:p w14:paraId="3DE59A9C" w14:textId="77777777" w:rsidR="00F23B09" w:rsidRPr="00E3724E" w:rsidRDefault="00F23B09" w:rsidP="00082625">
            <w:pPr>
              <w:pStyle w:val="TAH"/>
              <w:rPr>
                <w:ins w:id="913" w:author="samsung" w:date="2018-11-02T19:00:00Z"/>
                <w:rFonts w:cs="Arial"/>
              </w:rPr>
            </w:pPr>
            <w:ins w:id="914" w:author="samsung" w:date="2018-11-02T19:00:00Z">
              <w:r w:rsidRPr="00E3724E">
                <w:rPr>
                  <w:rFonts w:cs="Arial"/>
                </w:rPr>
                <w:t>5</w:t>
              </w:r>
              <w:r>
                <w:rPr>
                  <w:rFonts w:cs="Arial" w:hint="eastAsia"/>
                  <w:lang w:eastAsia="zh-CN"/>
                </w:rPr>
                <w:t>0</w:t>
              </w:r>
              <w:r w:rsidRPr="00E3724E">
                <w:rPr>
                  <w:rFonts w:cs="Arial"/>
                </w:rPr>
                <w:t xml:space="preserve"> MHz</w:t>
              </w:r>
            </w:ins>
          </w:p>
        </w:tc>
        <w:tc>
          <w:tcPr>
            <w:tcW w:w="1772" w:type="dxa"/>
          </w:tcPr>
          <w:p w14:paraId="2C691A61" w14:textId="77777777" w:rsidR="00F23B09" w:rsidRPr="004027F2" w:rsidRDefault="00F23B09" w:rsidP="00082625">
            <w:pPr>
              <w:pStyle w:val="TAH"/>
              <w:rPr>
                <w:ins w:id="915" w:author="samsung" w:date="2018-11-02T19:00:00Z"/>
                <w:rFonts w:eastAsia="等线" w:cs="Arial"/>
                <w:lang w:eastAsia="zh-CN"/>
              </w:rPr>
            </w:pPr>
            <w:ins w:id="916" w:author="samsung" w:date="2018-11-02T19:00:00Z">
              <w:r w:rsidRPr="00E3724E">
                <w:rPr>
                  <w:rFonts w:cs="Arial"/>
                </w:rPr>
                <w:t>10</w:t>
              </w:r>
              <w:r>
                <w:rPr>
                  <w:rFonts w:cs="Arial" w:hint="eastAsia"/>
                  <w:lang w:eastAsia="zh-CN"/>
                </w:rPr>
                <w:t>0</w:t>
              </w:r>
              <w:r w:rsidRPr="00E3724E">
                <w:rPr>
                  <w:rFonts w:cs="Arial"/>
                </w:rPr>
                <w:t xml:space="preserve"> MHz</w:t>
              </w:r>
            </w:ins>
          </w:p>
        </w:tc>
      </w:tr>
      <w:tr w:rsidR="00F23B09" w:rsidRPr="00E3724E" w14:paraId="68780FBC" w14:textId="77777777" w:rsidTr="00082625">
        <w:trPr>
          <w:trHeight w:val="148"/>
          <w:jc w:val="center"/>
          <w:ins w:id="917" w:author="samsung" w:date="2018-11-02T19:00:00Z"/>
        </w:trPr>
        <w:tc>
          <w:tcPr>
            <w:tcW w:w="1169" w:type="dxa"/>
            <w:vAlign w:val="center"/>
          </w:tcPr>
          <w:p w14:paraId="60721D30" w14:textId="77777777" w:rsidR="00F23B09" w:rsidRPr="00E3724E" w:rsidRDefault="00F23B09" w:rsidP="00082625">
            <w:pPr>
              <w:pStyle w:val="TAC"/>
              <w:rPr>
                <w:ins w:id="918" w:author="samsung" w:date="2018-11-02T19:00:00Z"/>
                <w:rFonts w:cs="Arial"/>
                <w:lang w:eastAsia="zh-CN"/>
              </w:rPr>
            </w:pPr>
            <w:ins w:id="919" w:author="samsung" w:date="2018-11-02T19:00:00Z">
              <w:r>
                <w:rPr>
                  <w:rFonts w:cs="Arial"/>
                  <w:lang w:eastAsia="zh-CN"/>
                </w:rPr>
                <w:t>1</w:t>
              </w:r>
            </w:ins>
          </w:p>
        </w:tc>
        <w:tc>
          <w:tcPr>
            <w:tcW w:w="1169" w:type="dxa"/>
            <w:vAlign w:val="center"/>
          </w:tcPr>
          <w:p w14:paraId="14D6A118" w14:textId="77777777" w:rsidR="00F23B09" w:rsidRPr="00E3724E" w:rsidRDefault="00F23B09" w:rsidP="00082625">
            <w:pPr>
              <w:pStyle w:val="TAC"/>
              <w:rPr>
                <w:ins w:id="920" w:author="samsung" w:date="2018-11-02T19:00:00Z"/>
                <w:rFonts w:cs="Arial"/>
                <w:lang w:eastAsia="zh-CN"/>
              </w:rPr>
            </w:pPr>
            <w:ins w:id="921" w:author="samsung" w:date="2018-11-02T19:00:00Z">
              <w:r w:rsidRPr="00E3724E">
                <w:rPr>
                  <w:rFonts w:cs="Arial"/>
                  <w:lang w:eastAsia="zh-CN"/>
                </w:rPr>
                <w:t>2</w:t>
              </w:r>
            </w:ins>
          </w:p>
        </w:tc>
        <w:tc>
          <w:tcPr>
            <w:tcW w:w="1062" w:type="dxa"/>
            <w:vAlign w:val="center"/>
          </w:tcPr>
          <w:p w14:paraId="08EEC35B" w14:textId="77777777" w:rsidR="00F23B09" w:rsidRPr="00E3724E" w:rsidRDefault="00F23B09" w:rsidP="00082625">
            <w:pPr>
              <w:pStyle w:val="TAC"/>
              <w:rPr>
                <w:ins w:id="922" w:author="samsung" w:date="2018-11-02T19:00:00Z"/>
                <w:rFonts w:cs="Arial"/>
              </w:rPr>
            </w:pPr>
            <w:ins w:id="923" w:author="samsung" w:date="2018-11-02T19:00:00Z">
              <w:r w:rsidRPr="00E3724E">
                <w:rPr>
                  <w:rFonts w:cs="Arial"/>
                </w:rPr>
                <w:t>Normal</w:t>
              </w:r>
            </w:ins>
          </w:p>
        </w:tc>
        <w:tc>
          <w:tcPr>
            <w:tcW w:w="1496" w:type="dxa"/>
            <w:vAlign w:val="center"/>
          </w:tcPr>
          <w:p w14:paraId="4AC91EEC" w14:textId="77777777" w:rsidR="00F23B09" w:rsidRDefault="00F23B09" w:rsidP="00082625">
            <w:pPr>
              <w:pStyle w:val="TAC"/>
              <w:rPr>
                <w:ins w:id="924" w:author="samsung" w:date="2018-11-02T19:00:00Z"/>
                <w:rFonts w:cs="Arial"/>
              </w:rPr>
            </w:pPr>
            <w:ins w:id="925" w:author="samsung" w:date="2018-11-02T19:00:00Z">
              <w:r>
                <w:rPr>
                  <w:rFonts w:cs="Arial"/>
                </w:rPr>
                <w:t>TDL</w:t>
              </w:r>
              <w:r>
                <w:rPr>
                  <w:rFonts w:cs="Arial" w:hint="eastAsia"/>
                  <w:lang w:eastAsia="zh-CN"/>
                </w:rPr>
                <w:t>A</w:t>
              </w:r>
              <w:r>
                <w:rPr>
                  <w:rFonts w:cs="Arial"/>
                </w:rPr>
                <w:t>30-</w:t>
              </w:r>
              <w:r>
                <w:rPr>
                  <w:rFonts w:cs="Arial" w:hint="eastAsia"/>
                  <w:lang w:eastAsia="zh-CN"/>
                </w:rPr>
                <w:t>3</w:t>
              </w:r>
              <w:r w:rsidRPr="00B94D3F">
                <w:rPr>
                  <w:rFonts w:cs="Arial"/>
                </w:rPr>
                <w:t>00</w:t>
              </w:r>
              <w:r w:rsidRPr="00990604" w:rsidDel="002E550C">
                <w:rPr>
                  <w:rFonts w:cs="Arial"/>
                </w:rPr>
                <w:t xml:space="preserve"> </w:t>
              </w:r>
              <w:r w:rsidRPr="00990604">
                <w:rPr>
                  <w:rFonts w:cs="Arial"/>
                </w:rPr>
                <w:t>Low</w:t>
              </w:r>
            </w:ins>
          </w:p>
        </w:tc>
        <w:tc>
          <w:tcPr>
            <w:tcW w:w="1464" w:type="dxa"/>
            <w:shd w:val="clear" w:color="auto" w:fill="auto"/>
            <w:vAlign w:val="center"/>
          </w:tcPr>
          <w:p w14:paraId="20B42BAA" w14:textId="77777777" w:rsidR="00F23B09" w:rsidRPr="00E3724E" w:rsidRDefault="00F23B09" w:rsidP="00082625">
            <w:pPr>
              <w:pStyle w:val="TAC"/>
              <w:rPr>
                <w:ins w:id="926" w:author="samsung" w:date="2018-11-02T19:00:00Z"/>
                <w:rFonts w:cs="Arial"/>
                <w:lang w:eastAsia="zh-CN"/>
              </w:rPr>
            </w:pPr>
            <w:ins w:id="927" w:author="samsung" w:date="2018-11-02T19:00:00Z">
              <w:r>
                <w:rPr>
                  <w:rFonts w:cs="Arial" w:hint="eastAsia"/>
                  <w:lang w:eastAsia="zh-CN"/>
                </w:rPr>
                <w:t>[TBD]</w:t>
              </w:r>
            </w:ins>
          </w:p>
        </w:tc>
        <w:tc>
          <w:tcPr>
            <w:tcW w:w="1772" w:type="dxa"/>
            <w:shd w:val="clear" w:color="auto" w:fill="auto"/>
            <w:vAlign w:val="center"/>
          </w:tcPr>
          <w:p w14:paraId="3AFBC9C3" w14:textId="77777777" w:rsidR="00F23B09" w:rsidRPr="00E3724E" w:rsidRDefault="00F23B09" w:rsidP="00082625">
            <w:pPr>
              <w:pStyle w:val="TAC"/>
              <w:rPr>
                <w:ins w:id="928" w:author="samsung" w:date="2018-11-02T19:00:00Z"/>
                <w:rFonts w:cs="Arial"/>
                <w:lang w:eastAsia="zh-CN"/>
              </w:rPr>
            </w:pPr>
            <w:ins w:id="929" w:author="samsung" w:date="2018-11-02T19:00:00Z">
              <w:r>
                <w:rPr>
                  <w:rFonts w:cs="Arial" w:hint="eastAsia"/>
                  <w:lang w:eastAsia="zh-CN"/>
                </w:rPr>
                <w:t>[TBD]</w:t>
              </w:r>
            </w:ins>
          </w:p>
        </w:tc>
      </w:tr>
    </w:tbl>
    <w:p w14:paraId="61008D97" w14:textId="77777777" w:rsidR="00F23B09" w:rsidRPr="00E3724E" w:rsidRDefault="00F23B09" w:rsidP="00F23B09">
      <w:pPr>
        <w:rPr>
          <w:ins w:id="930" w:author="samsung" w:date="2018-11-02T19:00:00Z"/>
        </w:rPr>
      </w:pPr>
    </w:p>
    <w:p w14:paraId="6D44C214" w14:textId="77777777" w:rsidR="00F23B09" w:rsidRPr="00E3724E" w:rsidRDefault="00F23B09" w:rsidP="00F23B09">
      <w:pPr>
        <w:pStyle w:val="TH"/>
        <w:rPr>
          <w:ins w:id="931" w:author="samsung" w:date="2018-11-02T19:00:00Z"/>
        </w:rPr>
      </w:pPr>
      <w:ins w:id="932" w:author="samsung" w:date="2018-11-02T19:00:00Z">
        <w:r w:rsidRPr="00E3724E">
          <w:t xml:space="preserve">Table </w:t>
        </w:r>
        <w:r>
          <w:rPr>
            <w:rFonts w:hint="eastAsia"/>
            <w:lang w:eastAsia="zh-CN"/>
          </w:rPr>
          <w:t>11</w:t>
        </w:r>
        <w:r>
          <w:t>.3.</w:t>
        </w:r>
        <w:r>
          <w:rPr>
            <w:rFonts w:hint="eastAsia"/>
            <w:lang w:eastAsia="zh-CN"/>
          </w:rPr>
          <w:t>2</w:t>
        </w:r>
        <w:r>
          <w:t>.</w:t>
        </w:r>
        <w:r>
          <w:rPr>
            <w:rFonts w:hint="eastAsia"/>
            <w:lang w:eastAsia="zh-CN"/>
          </w:rPr>
          <w:t>4.3.2</w:t>
        </w:r>
        <w:r>
          <w:t>-2</w:t>
        </w:r>
        <w:r w:rsidRPr="00E3724E">
          <w:t>:</w:t>
        </w:r>
        <w:r>
          <w:t xml:space="preserve"> Minimum requirements for PUCCH format </w:t>
        </w:r>
        <w:r>
          <w:rPr>
            <w:rFonts w:hint="eastAsia"/>
            <w:lang w:eastAsia="zh-CN"/>
          </w:rPr>
          <w:t>2</w:t>
        </w:r>
        <w:r w:rsidRPr="00E3724E">
          <w:t xml:space="preserve"> </w:t>
        </w:r>
        <w:r>
          <w:t xml:space="preserve">with </w:t>
        </w:r>
        <w:r>
          <w:rPr>
            <w:rFonts w:hint="eastAsia"/>
            <w:lang w:eastAsia="zh-CN"/>
          </w:rPr>
          <w:t xml:space="preserve">120 </w:t>
        </w:r>
        <w:r>
          <w:t>kHz SCS</w:t>
        </w:r>
      </w:ins>
    </w:p>
    <w:tbl>
      <w:tblPr>
        <w:tblW w:w="8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8"/>
        <w:gridCol w:w="1134"/>
        <w:gridCol w:w="1031"/>
        <w:gridCol w:w="1547"/>
        <w:gridCol w:w="1168"/>
        <w:gridCol w:w="975"/>
        <w:gridCol w:w="1569"/>
      </w:tblGrid>
      <w:tr w:rsidR="00F23B09" w:rsidRPr="00E3724E" w14:paraId="6B044ECA" w14:textId="77777777" w:rsidTr="00082625">
        <w:trPr>
          <w:trHeight w:val="172"/>
          <w:jc w:val="center"/>
          <w:ins w:id="933" w:author="samsung" w:date="2018-11-02T19:00:00Z"/>
        </w:trPr>
        <w:tc>
          <w:tcPr>
            <w:tcW w:w="1238" w:type="dxa"/>
            <w:vMerge w:val="restart"/>
          </w:tcPr>
          <w:p w14:paraId="01D66C82" w14:textId="77777777" w:rsidR="00F23B09" w:rsidRPr="00E3724E" w:rsidRDefault="00F23B09" w:rsidP="00082625">
            <w:pPr>
              <w:pStyle w:val="TAH"/>
              <w:rPr>
                <w:ins w:id="934" w:author="samsung" w:date="2018-11-02T19:00:00Z"/>
                <w:rFonts w:cs="Arial"/>
                <w:lang w:eastAsia="zh-CN"/>
              </w:rPr>
            </w:pPr>
            <w:ins w:id="935" w:author="samsung" w:date="2018-11-02T19:00:00Z">
              <w:r w:rsidRPr="00E3724E">
                <w:rPr>
                  <w:rFonts w:cs="Arial"/>
                </w:rPr>
                <w:t xml:space="preserve">Number of </w:t>
              </w:r>
              <w:r w:rsidRPr="00E3724E">
                <w:rPr>
                  <w:rFonts w:cs="Arial"/>
                  <w:lang w:eastAsia="zh-CN"/>
                </w:rPr>
                <w:t>T</w:t>
              </w:r>
              <w:r w:rsidRPr="00E3724E">
                <w:rPr>
                  <w:rFonts w:cs="Arial"/>
                </w:rPr>
                <w:t>X antennas</w:t>
              </w:r>
            </w:ins>
          </w:p>
        </w:tc>
        <w:tc>
          <w:tcPr>
            <w:tcW w:w="1134" w:type="dxa"/>
            <w:vMerge w:val="restart"/>
          </w:tcPr>
          <w:p w14:paraId="1A0D78A4" w14:textId="77777777" w:rsidR="00F23B09" w:rsidRPr="00E3724E" w:rsidRDefault="00F23B09" w:rsidP="00082625">
            <w:pPr>
              <w:pStyle w:val="TAH"/>
              <w:rPr>
                <w:ins w:id="936" w:author="samsung" w:date="2018-11-02T19:00:00Z"/>
                <w:rFonts w:cs="Arial"/>
                <w:lang w:eastAsia="zh-CN"/>
              </w:rPr>
            </w:pPr>
            <w:ins w:id="937" w:author="samsung" w:date="2018-11-02T19:00:00Z">
              <w:r w:rsidRPr="00E3724E">
                <w:rPr>
                  <w:rFonts w:cs="Arial"/>
                  <w:lang w:eastAsia="zh-CN"/>
                </w:rPr>
                <w:t>Number of RX antennas</w:t>
              </w:r>
            </w:ins>
          </w:p>
        </w:tc>
        <w:tc>
          <w:tcPr>
            <w:tcW w:w="1031" w:type="dxa"/>
            <w:vMerge w:val="restart"/>
          </w:tcPr>
          <w:p w14:paraId="11D9F503" w14:textId="77777777" w:rsidR="00F23B09" w:rsidRPr="00E3724E" w:rsidRDefault="00F23B09" w:rsidP="00082625">
            <w:pPr>
              <w:pStyle w:val="TAH"/>
              <w:rPr>
                <w:ins w:id="938" w:author="samsung" w:date="2018-11-02T19:00:00Z"/>
                <w:rFonts w:cs="Arial"/>
              </w:rPr>
            </w:pPr>
            <w:ins w:id="939" w:author="samsung" w:date="2018-11-02T19:00:00Z">
              <w:r w:rsidRPr="00E3724E">
                <w:rPr>
                  <w:rFonts w:cs="Arial"/>
                </w:rPr>
                <w:t>Cyclic Prefix</w:t>
              </w:r>
            </w:ins>
          </w:p>
        </w:tc>
        <w:tc>
          <w:tcPr>
            <w:tcW w:w="1547" w:type="dxa"/>
            <w:vMerge w:val="restart"/>
          </w:tcPr>
          <w:p w14:paraId="71993EDE" w14:textId="77777777" w:rsidR="00F23B09" w:rsidRPr="00E3724E" w:rsidRDefault="00F23B09" w:rsidP="00082625">
            <w:pPr>
              <w:pStyle w:val="TAH"/>
              <w:rPr>
                <w:ins w:id="940" w:author="samsung" w:date="2018-11-02T19:00:00Z"/>
                <w:rFonts w:cs="Arial"/>
              </w:rPr>
            </w:pPr>
            <w:ins w:id="941" w:author="samsung" w:date="2018-11-02T19:00: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712" w:type="dxa"/>
            <w:gridSpan w:val="3"/>
          </w:tcPr>
          <w:p w14:paraId="1F0DAF21" w14:textId="77777777" w:rsidR="00F23B09" w:rsidRPr="00E3724E" w:rsidRDefault="00F23B09" w:rsidP="00082625">
            <w:pPr>
              <w:pStyle w:val="TAH"/>
              <w:rPr>
                <w:ins w:id="942" w:author="samsung" w:date="2018-11-02T19:00:00Z"/>
                <w:rFonts w:cs="Arial"/>
              </w:rPr>
            </w:pPr>
            <w:ins w:id="943" w:author="samsung" w:date="2018-11-02T19:00:00Z">
              <w:r w:rsidRPr="00E3724E">
                <w:rPr>
                  <w:rFonts w:cs="Arial"/>
                </w:rPr>
                <w:t>Channel Bandwidth / SNR [dB]</w:t>
              </w:r>
            </w:ins>
          </w:p>
        </w:tc>
      </w:tr>
      <w:tr w:rsidR="00F23B09" w:rsidRPr="00E3724E" w14:paraId="31D92F05" w14:textId="77777777" w:rsidTr="00082625">
        <w:trPr>
          <w:trHeight w:val="121"/>
          <w:jc w:val="center"/>
          <w:ins w:id="944" w:author="samsung" w:date="2018-11-02T19:00:00Z"/>
        </w:trPr>
        <w:tc>
          <w:tcPr>
            <w:tcW w:w="1238" w:type="dxa"/>
            <w:vMerge/>
          </w:tcPr>
          <w:p w14:paraId="1F4F985E" w14:textId="77777777" w:rsidR="00F23B09" w:rsidRPr="00E3724E" w:rsidRDefault="00F23B09" w:rsidP="00082625">
            <w:pPr>
              <w:pStyle w:val="TAH"/>
              <w:rPr>
                <w:ins w:id="945" w:author="samsung" w:date="2018-11-02T19:00:00Z"/>
                <w:rFonts w:cs="Arial"/>
              </w:rPr>
            </w:pPr>
          </w:p>
        </w:tc>
        <w:tc>
          <w:tcPr>
            <w:tcW w:w="1134" w:type="dxa"/>
            <w:vMerge/>
          </w:tcPr>
          <w:p w14:paraId="4B9500BA" w14:textId="77777777" w:rsidR="00F23B09" w:rsidRPr="00E3724E" w:rsidRDefault="00F23B09" w:rsidP="00082625">
            <w:pPr>
              <w:pStyle w:val="TAH"/>
              <w:rPr>
                <w:ins w:id="946" w:author="samsung" w:date="2018-11-02T19:00:00Z"/>
                <w:rFonts w:cs="Arial"/>
              </w:rPr>
            </w:pPr>
          </w:p>
        </w:tc>
        <w:tc>
          <w:tcPr>
            <w:tcW w:w="1031" w:type="dxa"/>
            <w:vMerge/>
          </w:tcPr>
          <w:p w14:paraId="2E49AA5A" w14:textId="77777777" w:rsidR="00F23B09" w:rsidRPr="00E3724E" w:rsidRDefault="00F23B09" w:rsidP="00082625">
            <w:pPr>
              <w:pStyle w:val="TAH"/>
              <w:rPr>
                <w:ins w:id="947" w:author="samsung" w:date="2018-11-02T19:00:00Z"/>
                <w:rFonts w:cs="Arial"/>
              </w:rPr>
            </w:pPr>
          </w:p>
        </w:tc>
        <w:tc>
          <w:tcPr>
            <w:tcW w:w="1547" w:type="dxa"/>
            <w:vMerge/>
          </w:tcPr>
          <w:p w14:paraId="5B18FCCF" w14:textId="77777777" w:rsidR="00F23B09" w:rsidRPr="00E3724E" w:rsidRDefault="00F23B09" w:rsidP="00082625">
            <w:pPr>
              <w:pStyle w:val="TAH"/>
              <w:rPr>
                <w:ins w:id="948" w:author="samsung" w:date="2018-11-02T19:00:00Z"/>
                <w:rFonts w:cs="Arial"/>
              </w:rPr>
            </w:pPr>
          </w:p>
        </w:tc>
        <w:tc>
          <w:tcPr>
            <w:tcW w:w="1168" w:type="dxa"/>
          </w:tcPr>
          <w:p w14:paraId="68A7814A" w14:textId="77777777" w:rsidR="00F23B09" w:rsidRPr="000F30EF" w:rsidRDefault="00F23B09" w:rsidP="00082625">
            <w:pPr>
              <w:pStyle w:val="TAH"/>
              <w:rPr>
                <w:ins w:id="949" w:author="samsung" w:date="2018-11-02T19:00:00Z"/>
                <w:rFonts w:eastAsia="等线" w:cs="Arial"/>
                <w:lang w:eastAsia="zh-CN"/>
              </w:rPr>
            </w:pPr>
            <w:ins w:id="950" w:author="samsung" w:date="2018-11-02T19:00:00Z">
              <w:r>
                <w:rPr>
                  <w:rFonts w:cs="Arial" w:hint="eastAsia"/>
                  <w:lang w:eastAsia="zh-CN"/>
                </w:rPr>
                <w:t>50 MHz</w:t>
              </w:r>
            </w:ins>
          </w:p>
        </w:tc>
        <w:tc>
          <w:tcPr>
            <w:tcW w:w="975" w:type="dxa"/>
          </w:tcPr>
          <w:p w14:paraId="7D17E9E4" w14:textId="77777777" w:rsidR="00F23B09" w:rsidRPr="00E3724E" w:rsidRDefault="00F23B09" w:rsidP="00082625">
            <w:pPr>
              <w:pStyle w:val="TAH"/>
              <w:rPr>
                <w:ins w:id="951" w:author="samsung" w:date="2018-11-02T19:00:00Z"/>
                <w:rFonts w:cs="Arial"/>
                <w:lang w:eastAsia="zh-CN"/>
              </w:rPr>
            </w:pPr>
            <w:ins w:id="952" w:author="samsung" w:date="2018-11-02T19:00:00Z">
              <w:r>
                <w:rPr>
                  <w:rFonts w:cs="Arial" w:hint="eastAsia"/>
                  <w:lang w:eastAsia="zh-CN"/>
                </w:rPr>
                <w:t>10</w:t>
              </w:r>
              <w:r w:rsidRPr="00E3724E">
                <w:rPr>
                  <w:rFonts w:cs="Arial"/>
                </w:rPr>
                <w:t>0</w:t>
              </w:r>
              <w:r>
                <w:rPr>
                  <w:rFonts w:cs="Arial" w:hint="eastAsia"/>
                  <w:lang w:eastAsia="zh-CN"/>
                </w:rPr>
                <w:t xml:space="preserve"> MHz</w:t>
              </w:r>
            </w:ins>
          </w:p>
        </w:tc>
        <w:tc>
          <w:tcPr>
            <w:tcW w:w="1569" w:type="dxa"/>
          </w:tcPr>
          <w:p w14:paraId="1974D341" w14:textId="77777777" w:rsidR="00F23B09" w:rsidRPr="004027F2" w:rsidRDefault="00F23B09" w:rsidP="00082625">
            <w:pPr>
              <w:pStyle w:val="TAH"/>
              <w:rPr>
                <w:ins w:id="953" w:author="samsung" w:date="2018-11-02T19:00:00Z"/>
                <w:rFonts w:eastAsia="等线" w:cs="Arial"/>
                <w:lang w:eastAsia="zh-CN"/>
              </w:rPr>
            </w:pPr>
            <w:ins w:id="954" w:author="samsung" w:date="2018-11-02T19:00:00Z">
              <w:r>
                <w:rPr>
                  <w:rFonts w:cs="Arial" w:hint="eastAsia"/>
                  <w:lang w:eastAsia="zh-CN"/>
                </w:rPr>
                <w:t>20</w:t>
              </w:r>
              <w:r>
                <w:rPr>
                  <w:rFonts w:cs="Arial"/>
                </w:rPr>
                <w:t>0</w:t>
              </w:r>
              <w:r>
                <w:rPr>
                  <w:rFonts w:cs="Arial" w:hint="eastAsia"/>
                  <w:lang w:eastAsia="zh-CN"/>
                </w:rPr>
                <w:t xml:space="preserve"> MHz</w:t>
              </w:r>
            </w:ins>
          </w:p>
        </w:tc>
      </w:tr>
      <w:tr w:rsidR="00F23B09" w:rsidRPr="00E3724E" w14:paraId="0AF71B4E" w14:textId="77777777" w:rsidTr="00082625">
        <w:trPr>
          <w:trHeight w:val="322"/>
          <w:jc w:val="center"/>
          <w:ins w:id="955" w:author="samsung" w:date="2018-11-02T19:00:00Z"/>
        </w:trPr>
        <w:tc>
          <w:tcPr>
            <w:tcW w:w="1238" w:type="dxa"/>
            <w:vAlign w:val="center"/>
          </w:tcPr>
          <w:p w14:paraId="73ED9473" w14:textId="77777777" w:rsidR="00F23B09" w:rsidRPr="00E3724E" w:rsidRDefault="00F23B09" w:rsidP="00082625">
            <w:pPr>
              <w:pStyle w:val="TAC"/>
              <w:rPr>
                <w:ins w:id="956" w:author="samsung" w:date="2018-11-02T19:00:00Z"/>
                <w:rFonts w:cs="Arial"/>
                <w:lang w:eastAsia="zh-CN"/>
              </w:rPr>
            </w:pPr>
            <w:ins w:id="957" w:author="samsung" w:date="2018-11-02T19:00:00Z">
              <w:r>
                <w:rPr>
                  <w:rFonts w:cs="Arial"/>
                  <w:lang w:eastAsia="zh-CN"/>
                </w:rPr>
                <w:t>1</w:t>
              </w:r>
            </w:ins>
          </w:p>
        </w:tc>
        <w:tc>
          <w:tcPr>
            <w:tcW w:w="1134" w:type="dxa"/>
            <w:vAlign w:val="center"/>
          </w:tcPr>
          <w:p w14:paraId="7C650479" w14:textId="77777777" w:rsidR="00F23B09" w:rsidRPr="00E3724E" w:rsidRDefault="00F23B09" w:rsidP="00082625">
            <w:pPr>
              <w:pStyle w:val="TAC"/>
              <w:rPr>
                <w:ins w:id="958" w:author="samsung" w:date="2018-11-02T19:00:00Z"/>
                <w:rFonts w:cs="Arial"/>
                <w:lang w:eastAsia="zh-CN"/>
              </w:rPr>
            </w:pPr>
            <w:ins w:id="959" w:author="samsung" w:date="2018-11-02T19:00:00Z">
              <w:r w:rsidRPr="00E3724E">
                <w:rPr>
                  <w:rFonts w:cs="Arial"/>
                  <w:lang w:eastAsia="zh-CN"/>
                </w:rPr>
                <w:t>2</w:t>
              </w:r>
            </w:ins>
          </w:p>
        </w:tc>
        <w:tc>
          <w:tcPr>
            <w:tcW w:w="1031" w:type="dxa"/>
            <w:vAlign w:val="center"/>
          </w:tcPr>
          <w:p w14:paraId="4A698A2C" w14:textId="77777777" w:rsidR="00F23B09" w:rsidRPr="00E3724E" w:rsidRDefault="00F23B09" w:rsidP="00082625">
            <w:pPr>
              <w:pStyle w:val="TAC"/>
              <w:rPr>
                <w:ins w:id="960" w:author="samsung" w:date="2018-11-02T19:00:00Z"/>
                <w:rFonts w:cs="Arial"/>
              </w:rPr>
            </w:pPr>
            <w:ins w:id="961" w:author="samsung" w:date="2018-11-02T19:00:00Z">
              <w:r w:rsidRPr="00E3724E">
                <w:rPr>
                  <w:rFonts w:cs="Arial"/>
                </w:rPr>
                <w:t>Normal</w:t>
              </w:r>
            </w:ins>
          </w:p>
        </w:tc>
        <w:tc>
          <w:tcPr>
            <w:tcW w:w="1547" w:type="dxa"/>
            <w:vAlign w:val="center"/>
          </w:tcPr>
          <w:p w14:paraId="4DE68955" w14:textId="77777777" w:rsidR="00F23B09" w:rsidRDefault="00F23B09" w:rsidP="00082625">
            <w:pPr>
              <w:pStyle w:val="TAC"/>
              <w:rPr>
                <w:ins w:id="962" w:author="samsung" w:date="2018-11-02T19:00:00Z"/>
                <w:rFonts w:cs="Arial"/>
              </w:rPr>
            </w:pPr>
            <w:ins w:id="963" w:author="samsung" w:date="2018-11-02T19:00:00Z">
              <w:r>
                <w:rPr>
                  <w:rFonts w:cs="Arial"/>
                </w:rPr>
                <w:t>TDL</w:t>
              </w:r>
              <w:r>
                <w:rPr>
                  <w:rFonts w:cs="Arial" w:hint="eastAsia"/>
                  <w:lang w:eastAsia="zh-CN"/>
                </w:rPr>
                <w:t>A3</w:t>
              </w:r>
              <w:r>
                <w:rPr>
                  <w:rFonts w:cs="Arial"/>
                </w:rPr>
                <w:t>0-</w:t>
              </w:r>
              <w:r>
                <w:rPr>
                  <w:rFonts w:cs="Arial" w:hint="eastAsia"/>
                  <w:lang w:eastAsia="zh-CN"/>
                </w:rPr>
                <w:t>30</w:t>
              </w:r>
              <w:r w:rsidRPr="00F31395">
                <w:rPr>
                  <w:rFonts w:cs="Arial"/>
                </w:rPr>
                <w:t>0</w:t>
              </w:r>
              <w:r w:rsidRPr="00990604" w:rsidDel="002E550C">
                <w:rPr>
                  <w:rFonts w:cs="Arial"/>
                </w:rPr>
                <w:t xml:space="preserve"> </w:t>
              </w:r>
              <w:r w:rsidRPr="00990604">
                <w:rPr>
                  <w:rFonts w:cs="Arial"/>
                </w:rPr>
                <w:t>Low</w:t>
              </w:r>
            </w:ins>
          </w:p>
        </w:tc>
        <w:tc>
          <w:tcPr>
            <w:tcW w:w="1168" w:type="dxa"/>
            <w:shd w:val="clear" w:color="auto" w:fill="auto"/>
            <w:vAlign w:val="center"/>
          </w:tcPr>
          <w:p w14:paraId="202F696F" w14:textId="77777777" w:rsidR="00F23B09" w:rsidRPr="00E3724E" w:rsidRDefault="00F23B09" w:rsidP="00082625">
            <w:pPr>
              <w:pStyle w:val="TAC"/>
              <w:rPr>
                <w:ins w:id="964" w:author="samsung" w:date="2018-11-02T19:00:00Z"/>
                <w:rFonts w:cs="Arial"/>
                <w:lang w:eastAsia="zh-CN"/>
              </w:rPr>
            </w:pPr>
            <w:ins w:id="965" w:author="samsung" w:date="2018-11-02T19:00:00Z">
              <w:r>
                <w:rPr>
                  <w:rFonts w:cs="Arial" w:hint="eastAsia"/>
                  <w:lang w:eastAsia="zh-CN"/>
                </w:rPr>
                <w:t>[TBD]</w:t>
              </w:r>
            </w:ins>
          </w:p>
        </w:tc>
        <w:tc>
          <w:tcPr>
            <w:tcW w:w="975" w:type="dxa"/>
            <w:shd w:val="clear" w:color="auto" w:fill="auto"/>
            <w:vAlign w:val="center"/>
          </w:tcPr>
          <w:p w14:paraId="55EC7BD9" w14:textId="77777777" w:rsidR="00F23B09" w:rsidRPr="00E3724E" w:rsidRDefault="00F23B09" w:rsidP="00082625">
            <w:pPr>
              <w:pStyle w:val="TAC"/>
              <w:rPr>
                <w:ins w:id="966" w:author="samsung" w:date="2018-11-02T19:00:00Z"/>
                <w:rFonts w:cs="Arial"/>
                <w:lang w:eastAsia="zh-CN"/>
              </w:rPr>
            </w:pPr>
            <w:ins w:id="967" w:author="samsung" w:date="2018-11-02T19:00:00Z">
              <w:r>
                <w:rPr>
                  <w:rFonts w:cs="Arial" w:hint="eastAsia"/>
                  <w:lang w:eastAsia="zh-CN"/>
                </w:rPr>
                <w:t>[TBD]</w:t>
              </w:r>
            </w:ins>
          </w:p>
        </w:tc>
        <w:tc>
          <w:tcPr>
            <w:tcW w:w="1569" w:type="dxa"/>
            <w:shd w:val="clear" w:color="auto" w:fill="auto"/>
            <w:vAlign w:val="center"/>
          </w:tcPr>
          <w:p w14:paraId="6C581A55" w14:textId="77777777" w:rsidR="00F23B09" w:rsidRPr="00E3724E" w:rsidRDefault="00F23B09" w:rsidP="00082625">
            <w:pPr>
              <w:pStyle w:val="TAC"/>
              <w:rPr>
                <w:ins w:id="968" w:author="samsung" w:date="2018-11-02T19:00:00Z"/>
                <w:rFonts w:cs="Arial"/>
                <w:lang w:eastAsia="zh-CN"/>
              </w:rPr>
            </w:pPr>
            <w:ins w:id="969" w:author="samsung" w:date="2018-11-02T19:00:00Z">
              <w:r>
                <w:rPr>
                  <w:rFonts w:cs="Arial" w:hint="eastAsia"/>
                  <w:lang w:eastAsia="zh-CN"/>
                </w:rPr>
                <w:t>[TBD]</w:t>
              </w:r>
            </w:ins>
          </w:p>
        </w:tc>
      </w:tr>
    </w:tbl>
    <w:p w14:paraId="44DF2C85" w14:textId="77777777" w:rsidR="00F23B09" w:rsidRDefault="00F23B09" w:rsidP="00F23B09">
      <w:pPr>
        <w:rPr>
          <w:ins w:id="970" w:author="samsung" w:date="2018-11-02T19:00:00Z"/>
          <w:rFonts w:eastAsia="等线"/>
          <w:lang w:eastAsia="zh-CN"/>
        </w:rPr>
      </w:pPr>
    </w:p>
    <w:p w14:paraId="40F5C3A5" w14:textId="77777777" w:rsidR="006E1D23" w:rsidRPr="00866977" w:rsidRDefault="006E1D23" w:rsidP="00F23B09">
      <w:pPr>
        <w:rPr>
          <w:rFonts w:eastAsia="等线"/>
          <w:lang w:eastAsia="zh-CN"/>
        </w:rPr>
      </w:pPr>
    </w:p>
    <w:p w14:paraId="7BAC435E" w14:textId="4D8D4DFD" w:rsidR="00F23B09" w:rsidRPr="00866977" w:rsidRDefault="00F23B09" w:rsidP="00F23B09">
      <w:pPr>
        <w:jc w:val="center"/>
        <w:rPr>
          <w:rFonts w:eastAsia="等线"/>
          <w:lang w:eastAsia="zh-CN"/>
        </w:rPr>
      </w:pPr>
      <w:r>
        <w:rPr>
          <w:noProof/>
          <w:color w:val="FF0000"/>
          <w:lang w:eastAsia="zh-CN"/>
        </w:rPr>
        <w:t xml:space="preserve">&lt;&lt; </w:t>
      </w:r>
      <w:r>
        <w:rPr>
          <w:rFonts w:hint="eastAsia"/>
          <w:noProof/>
          <w:color w:val="FF0000"/>
          <w:lang w:eastAsia="zh-CN"/>
        </w:rPr>
        <w:t>end</w:t>
      </w:r>
      <w:r w:rsidRPr="003123E9">
        <w:rPr>
          <w:noProof/>
          <w:color w:val="FF0000"/>
          <w:lang w:eastAsia="zh-CN"/>
        </w:rPr>
        <w:t xml:space="preserve"> of Chang</w:t>
      </w:r>
      <w:r>
        <w:rPr>
          <w:rFonts w:hint="eastAsia"/>
          <w:noProof/>
          <w:color w:val="FF0000"/>
          <w:lang w:eastAsia="zh-CN"/>
        </w:rPr>
        <w:t xml:space="preserve">e </w:t>
      </w:r>
      <w:r w:rsidR="006E1D23">
        <w:rPr>
          <w:rFonts w:eastAsia="等线" w:hint="eastAsia"/>
          <w:noProof/>
          <w:color w:val="FF0000"/>
          <w:lang w:eastAsia="zh-CN"/>
        </w:rPr>
        <w:t>3</w:t>
      </w:r>
      <w:r>
        <w:rPr>
          <w:rFonts w:hint="eastAsia"/>
          <w:noProof/>
          <w:color w:val="FF0000"/>
          <w:lang w:eastAsia="zh-CN"/>
        </w:rPr>
        <w:t>&gt;&gt;</w:t>
      </w:r>
    </w:p>
    <w:bookmarkEnd w:id="1"/>
    <w:p w14:paraId="761D295A" w14:textId="77777777" w:rsidR="00612B09" w:rsidRDefault="00612B09" w:rsidP="003D75F2">
      <w:pPr>
        <w:rPr>
          <w:rFonts w:eastAsia="等线"/>
          <w:noProof/>
          <w:lang w:eastAsia="zh-CN"/>
        </w:rPr>
      </w:pPr>
    </w:p>
    <w:sectPr w:rsidR="00612B09" w:rsidSect="003748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CFF0E" w14:textId="77777777" w:rsidR="00B2555C" w:rsidRDefault="00B2555C">
      <w:r>
        <w:separator/>
      </w:r>
    </w:p>
    <w:p w14:paraId="47A17A6D" w14:textId="77777777" w:rsidR="00B2555C" w:rsidRDefault="00B2555C"/>
  </w:endnote>
  <w:endnote w:type="continuationSeparator" w:id="0">
    <w:p w14:paraId="45448616" w14:textId="77777777" w:rsidR="00B2555C" w:rsidRDefault="00B2555C">
      <w:r>
        <w:continuationSeparator/>
      </w:r>
    </w:p>
    <w:p w14:paraId="70D8CF1C" w14:textId="77777777" w:rsidR="00B2555C" w:rsidRDefault="00B25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CEDF5" w14:textId="77777777" w:rsidR="00B2555C" w:rsidRDefault="00B2555C">
      <w:r>
        <w:separator/>
      </w:r>
    </w:p>
    <w:p w14:paraId="1171D1C8" w14:textId="77777777" w:rsidR="00B2555C" w:rsidRDefault="00B2555C"/>
  </w:footnote>
  <w:footnote w:type="continuationSeparator" w:id="0">
    <w:p w14:paraId="7B39D730" w14:textId="77777777" w:rsidR="00B2555C" w:rsidRDefault="00B2555C">
      <w:r>
        <w:continuationSeparator/>
      </w:r>
    </w:p>
    <w:p w14:paraId="750148E4" w14:textId="77777777" w:rsidR="00B2555C" w:rsidRDefault="00B2555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3">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5">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9">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3">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19">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6"/>
  </w:num>
  <w:num w:numId="6">
    <w:abstractNumId w:val="17"/>
  </w:num>
  <w:num w:numId="7">
    <w:abstractNumId w:val="12"/>
  </w:num>
  <w:num w:numId="8">
    <w:abstractNumId w:val="3"/>
  </w:num>
  <w:num w:numId="9">
    <w:abstractNumId w:val="19"/>
  </w:num>
  <w:num w:numId="10">
    <w:abstractNumId w:val="13"/>
  </w:num>
  <w:num w:numId="11">
    <w:abstractNumId w:val="22"/>
  </w:num>
  <w:num w:numId="12">
    <w:abstractNumId w:val="16"/>
  </w:num>
  <w:num w:numId="13">
    <w:abstractNumId w:val="7"/>
  </w:num>
  <w:num w:numId="14">
    <w:abstractNumId w:val="5"/>
  </w:num>
  <w:num w:numId="15">
    <w:abstractNumId w:val="11"/>
  </w:num>
  <w:num w:numId="16">
    <w:abstractNumId w:val="10"/>
  </w:num>
  <w:num w:numId="17">
    <w:abstractNumId w:val="14"/>
  </w:num>
  <w:num w:numId="18">
    <w:abstractNumId w:val="9"/>
  </w:num>
  <w:num w:numId="19">
    <w:abstractNumId w:val="20"/>
  </w:num>
  <w:num w:numId="20">
    <w:abstractNumId w:val="15"/>
  </w:num>
  <w:num w:numId="21">
    <w:abstractNumId w:val="18"/>
  </w:num>
  <w:num w:numId="22">
    <w:abstractNumId w:val="4"/>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3944 Outline Chapter 8 and 11">
    <w15:presenceInfo w15:providerId="None" w15:userId="R4-1813944 Outline Chapter 8 and 11"/>
  </w15:person>
  <w15:person w15:author="R4-1814062 PUSCH demod req CP-OFDM FR1">
    <w15:presenceInfo w15:providerId="None" w15:userId="R4-1814062 PUSCH demod req CP-OFDM FR1"/>
  </w15:person>
  <w15:person w15:author="R4-1813740 Conducted perf RFT-S-OFDM based PUSCH">
    <w15:presenceInfo w15:providerId="None" w15:userId="R4-1813740 Conducted perf RFT-S-OFDM based PUSCH"/>
  </w15:person>
  <w15:person w15:author="R4-1813742 PUCCH format 1 performance">
    <w15:presenceInfo w15:providerId="None" w15:userId="R4-1813742 PUCCH format 1 performance"/>
  </w15:person>
  <w15:person w15:author="R4-1813946 PUCCH foramts 3 and 4 performance (8)">
    <w15:presenceInfo w15:providerId="None" w15:userId="R4-1813946 PUCCH foramts 3 and 4 performance (8)"/>
  </w15:person>
  <w15:person w15:author="R4-1813947 Performance req PRACH">
    <w15:presenceInfo w15:providerId="None" w15:userId="R4-1813947 Performance req PRACH"/>
  </w15:person>
  <w15:person w15:author="R4-1813739 PUSCH requirements FR2">
    <w15:presenceInfo w15:providerId="None" w15:userId="R4-1813739 PUSCH requirements FR2"/>
  </w15:person>
  <w15:person w15:author="R4-1813745 FRC definitions for NR FR1 PUSCH demod">
    <w15:presenceInfo w15:providerId="None" w15:userId="R4-1813745 FRC definitions for NR FR1 PUSCH demod"/>
  </w15:person>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84"/>
    <w:rsid w:val="00003A51"/>
    <w:rsid w:val="000111E6"/>
    <w:rsid w:val="00012418"/>
    <w:rsid w:val="000142BA"/>
    <w:rsid w:val="00022E4A"/>
    <w:rsid w:val="00023485"/>
    <w:rsid w:val="000308FB"/>
    <w:rsid w:val="0004657B"/>
    <w:rsid w:val="000600FC"/>
    <w:rsid w:val="000643C1"/>
    <w:rsid w:val="0006594E"/>
    <w:rsid w:val="000723CA"/>
    <w:rsid w:val="00073A85"/>
    <w:rsid w:val="000800C5"/>
    <w:rsid w:val="00091AF0"/>
    <w:rsid w:val="0009557F"/>
    <w:rsid w:val="00097BE0"/>
    <w:rsid w:val="000A6394"/>
    <w:rsid w:val="000C038A"/>
    <w:rsid w:val="000C2049"/>
    <w:rsid w:val="000C6598"/>
    <w:rsid w:val="000E4C2A"/>
    <w:rsid w:val="000E7950"/>
    <w:rsid w:val="000F2FD0"/>
    <w:rsid w:val="000F30EF"/>
    <w:rsid w:val="000F3A25"/>
    <w:rsid w:val="000F3E67"/>
    <w:rsid w:val="00106A93"/>
    <w:rsid w:val="00107586"/>
    <w:rsid w:val="00121F07"/>
    <w:rsid w:val="001229C0"/>
    <w:rsid w:val="00123857"/>
    <w:rsid w:val="00141FD1"/>
    <w:rsid w:val="00143179"/>
    <w:rsid w:val="00145C23"/>
    <w:rsid w:val="00145D43"/>
    <w:rsid w:val="00145DEF"/>
    <w:rsid w:val="00166473"/>
    <w:rsid w:val="00171ED1"/>
    <w:rsid w:val="0018293D"/>
    <w:rsid w:val="00184433"/>
    <w:rsid w:val="001847E3"/>
    <w:rsid w:val="00192C46"/>
    <w:rsid w:val="00195F02"/>
    <w:rsid w:val="00196458"/>
    <w:rsid w:val="001A4647"/>
    <w:rsid w:val="001A7B60"/>
    <w:rsid w:val="001B7A65"/>
    <w:rsid w:val="001C1CC5"/>
    <w:rsid w:val="001C49FB"/>
    <w:rsid w:val="001D3717"/>
    <w:rsid w:val="001E41F3"/>
    <w:rsid w:val="001F5ACB"/>
    <w:rsid w:val="00200D23"/>
    <w:rsid w:val="00200FBC"/>
    <w:rsid w:val="0020240F"/>
    <w:rsid w:val="00213B82"/>
    <w:rsid w:val="002153AA"/>
    <w:rsid w:val="00224B3B"/>
    <w:rsid w:val="00230249"/>
    <w:rsid w:val="00232C76"/>
    <w:rsid w:val="0023473B"/>
    <w:rsid w:val="00235D34"/>
    <w:rsid w:val="002367AD"/>
    <w:rsid w:val="00243D12"/>
    <w:rsid w:val="00246C43"/>
    <w:rsid w:val="00250A3E"/>
    <w:rsid w:val="00251AAA"/>
    <w:rsid w:val="00253DEA"/>
    <w:rsid w:val="0026004D"/>
    <w:rsid w:val="002615E0"/>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30DB"/>
    <w:rsid w:val="002B5741"/>
    <w:rsid w:val="002D0674"/>
    <w:rsid w:val="002D1445"/>
    <w:rsid w:val="002D1BA4"/>
    <w:rsid w:val="002D7DF8"/>
    <w:rsid w:val="002E2546"/>
    <w:rsid w:val="002E41CA"/>
    <w:rsid w:val="002E7E69"/>
    <w:rsid w:val="002F0F8C"/>
    <w:rsid w:val="002F185C"/>
    <w:rsid w:val="002F619B"/>
    <w:rsid w:val="00301D4A"/>
    <w:rsid w:val="003028B3"/>
    <w:rsid w:val="00304E94"/>
    <w:rsid w:val="00305409"/>
    <w:rsid w:val="00313E12"/>
    <w:rsid w:val="00313FF4"/>
    <w:rsid w:val="00327649"/>
    <w:rsid w:val="003319EB"/>
    <w:rsid w:val="00333122"/>
    <w:rsid w:val="00344963"/>
    <w:rsid w:val="00346863"/>
    <w:rsid w:val="003505ED"/>
    <w:rsid w:val="00352231"/>
    <w:rsid w:val="0035538C"/>
    <w:rsid w:val="00365064"/>
    <w:rsid w:val="00367DDB"/>
    <w:rsid w:val="00372524"/>
    <w:rsid w:val="00374286"/>
    <w:rsid w:val="00374822"/>
    <w:rsid w:val="0038445C"/>
    <w:rsid w:val="00392026"/>
    <w:rsid w:val="003A1119"/>
    <w:rsid w:val="003A6E0C"/>
    <w:rsid w:val="003B3318"/>
    <w:rsid w:val="003B6880"/>
    <w:rsid w:val="003C151F"/>
    <w:rsid w:val="003C6CB0"/>
    <w:rsid w:val="003D5596"/>
    <w:rsid w:val="003D75F2"/>
    <w:rsid w:val="003E1A36"/>
    <w:rsid w:val="003E4E7E"/>
    <w:rsid w:val="003E577A"/>
    <w:rsid w:val="003E6DB5"/>
    <w:rsid w:val="003E7E79"/>
    <w:rsid w:val="003F1AFD"/>
    <w:rsid w:val="003F71C0"/>
    <w:rsid w:val="004027F2"/>
    <w:rsid w:val="00402830"/>
    <w:rsid w:val="004102C5"/>
    <w:rsid w:val="00410B1B"/>
    <w:rsid w:val="00410CB4"/>
    <w:rsid w:val="00410F0F"/>
    <w:rsid w:val="00412687"/>
    <w:rsid w:val="00416BEF"/>
    <w:rsid w:val="004237BA"/>
    <w:rsid w:val="004242F1"/>
    <w:rsid w:val="00432189"/>
    <w:rsid w:val="004334A8"/>
    <w:rsid w:val="00442251"/>
    <w:rsid w:val="004650AC"/>
    <w:rsid w:val="00465CE1"/>
    <w:rsid w:val="004660D1"/>
    <w:rsid w:val="00470BCA"/>
    <w:rsid w:val="00472000"/>
    <w:rsid w:val="004730CC"/>
    <w:rsid w:val="00473B4C"/>
    <w:rsid w:val="004772F3"/>
    <w:rsid w:val="00481057"/>
    <w:rsid w:val="0048322A"/>
    <w:rsid w:val="00486226"/>
    <w:rsid w:val="00492B01"/>
    <w:rsid w:val="0049713F"/>
    <w:rsid w:val="004A193F"/>
    <w:rsid w:val="004A71A5"/>
    <w:rsid w:val="004B67DC"/>
    <w:rsid w:val="004B75B7"/>
    <w:rsid w:val="004C5014"/>
    <w:rsid w:val="004C6AED"/>
    <w:rsid w:val="004D1592"/>
    <w:rsid w:val="004D27E6"/>
    <w:rsid w:val="004D2B70"/>
    <w:rsid w:val="004E3336"/>
    <w:rsid w:val="004E5010"/>
    <w:rsid w:val="004E6375"/>
    <w:rsid w:val="004F1C4A"/>
    <w:rsid w:val="004F2199"/>
    <w:rsid w:val="004F249E"/>
    <w:rsid w:val="004F68D7"/>
    <w:rsid w:val="00507A61"/>
    <w:rsid w:val="00513F94"/>
    <w:rsid w:val="0051580D"/>
    <w:rsid w:val="005170FD"/>
    <w:rsid w:val="00521B72"/>
    <w:rsid w:val="00523CDD"/>
    <w:rsid w:val="00526CB9"/>
    <w:rsid w:val="00530849"/>
    <w:rsid w:val="00537DDD"/>
    <w:rsid w:val="00537F61"/>
    <w:rsid w:val="00540AA8"/>
    <w:rsid w:val="00542892"/>
    <w:rsid w:val="00544560"/>
    <w:rsid w:val="00544E18"/>
    <w:rsid w:val="005514D7"/>
    <w:rsid w:val="00553D92"/>
    <w:rsid w:val="00557250"/>
    <w:rsid w:val="00564CE4"/>
    <w:rsid w:val="005654AE"/>
    <w:rsid w:val="0056559B"/>
    <w:rsid w:val="00566CD4"/>
    <w:rsid w:val="005737E3"/>
    <w:rsid w:val="0058150A"/>
    <w:rsid w:val="00592D74"/>
    <w:rsid w:val="005A1942"/>
    <w:rsid w:val="005A3D57"/>
    <w:rsid w:val="005A5E41"/>
    <w:rsid w:val="005A7DDE"/>
    <w:rsid w:val="005C09CD"/>
    <w:rsid w:val="005C510B"/>
    <w:rsid w:val="005C668E"/>
    <w:rsid w:val="005D318F"/>
    <w:rsid w:val="005E2C44"/>
    <w:rsid w:val="005E43F0"/>
    <w:rsid w:val="005E51EF"/>
    <w:rsid w:val="005E5EF6"/>
    <w:rsid w:val="005F332C"/>
    <w:rsid w:val="005F3402"/>
    <w:rsid w:val="00601F80"/>
    <w:rsid w:val="00603E11"/>
    <w:rsid w:val="00612B09"/>
    <w:rsid w:val="00621188"/>
    <w:rsid w:val="00624EEA"/>
    <w:rsid w:val="006257ED"/>
    <w:rsid w:val="00635D2D"/>
    <w:rsid w:val="006373EA"/>
    <w:rsid w:val="0064195F"/>
    <w:rsid w:val="006459E2"/>
    <w:rsid w:val="00646C14"/>
    <w:rsid w:val="00646C1F"/>
    <w:rsid w:val="00650877"/>
    <w:rsid w:val="0065385A"/>
    <w:rsid w:val="00661F4E"/>
    <w:rsid w:val="00671BAA"/>
    <w:rsid w:val="00683E1C"/>
    <w:rsid w:val="00692450"/>
    <w:rsid w:val="00694A38"/>
    <w:rsid w:val="00695808"/>
    <w:rsid w:val="00697C9C"/>
    <w:rsid w:val="006A154B"/>
    <w:rsid w:val="006A17D8"/>
    <w:rsid w:val="006A1AA6"/>
    <w:rsid w:val="006A1CA0"/>
    <w:rsid w:val="006A3943"/>
    <w:rsid w:val="006A5E1C"/>
    <w:rsid w:val="006B2B27"/>
    <w:rsid w:val="006B38C2"/>
    <w:rsid w:val="006B46FB"/>
    <w:rsid w:val="006C7BDF"/>
    <w:rsid w:val="006E1D23"/>
    <w:rsid w:val="006E21FB"/>
    <w:rsid w:val="006E3EFF"/>
    <w:rsid w:val="006F204E"/>
    <w:rsid w:val="006F3294"/>
    <w:rsid w:val="006F36FB"/>
    <w:rsid w:val="00703B92"/>
    <w:rsid w:val="00704FA4"/>
    <w:rsid w:val="0071472C"/>
    <w:rsid w:val="0071791D"/>
    <w:rsid w:val="00721000"/>
    <w:rsid w:val="007215A8"/>
    <w:rsid w:val="0072409A"/>
    <w:rsid w:val="00724AC8"/>
    <w:rsid w:val="00724F4C"/>
    <w:rsid w:val="007264DA"/>
    <w:rsid w:val="00731337"/>
    <w:rsid w:val="007502FF"/>
    <w:rsid w:val="007566F8"/>
    <w:rsid w:val="00760A56"/>
    <w:rsid w:val="00762DBA"/>
    <w:rsid w:val="0076630A"/>
    <w:rsid w:val="007665DE"/>
    <w:rsid w:val="0077104E"/>
    <w:rsid w:val="0077184E"/>
    <w:rsid w:val="00780955"/>
    <w:rsid w:val="0078246C"/>
    <w:rsid w:val="00787159"/>
    <w:rsid w:val="00792342"/>
    <w:rsid w:val="007946DA"/>
    <w:rsid w:val="00796735"/>
    <w:rsid w:val="007A0BC3"/>
    <w:rsid w:val="007A7819"/>
    <w:rsid w:val="007B00A3"/>
    <w:rsid w:val="007B1444"/>
    <w:rsid w:val="007B512A"/>
    <w:rsid w:val="007C0A66"/>
    <w:rsid w:val="007C2097"/>
    <w:rsid w:val="007D0CB3"/>
    <w:rsid w:val="007D0F10"/>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069A"/>
    <w:rsid w:val="00831208"/>
    <w:rsid w:val="00835025"/>
    <w:rsid w:val="008374DA"/>
    <w:rsid w:val="00840588"/>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977"/>
    <w:rsid w:val="00866EEA"/>
    <w:rsid w:val="00870EE7"/>
    <w:rsid w:val="0087278D"/>
    <w:rsid w:val="00877DED"/>
    <w:rsid w:val="0088682B"/>
    <w:rsid w:val="008870A2"/>
    <w:rsid w:val="008A079F"/>
    <w:rsid w:val="008B2C0E"/>
    <w:rsid w:val="008B3652"/>
    <w:rsid w:val="008C6ECE"/>
    <w:rsid w:val="008C710E"/>
    <w:rsid w:val="008D2696"/>
    <w:rsid w:val="008D2CB5"/>
    <w:rsid w:val="008E7851"/>
    <w:rsid w:val="008F0775"/>
    <w:rsid w:val="008F3FEB"/>
    <w:rsid w:val="008F686C"/>
    <w:rsid w:val="00911092"/>
    <w:rsid w:val="009122BB"/>
    <w:rsid w:val="00914FAA"/>
    <w:rsid w:val="0091565B"/>
    <w:rsid w:val="009209A0"/>
    <w:rsid w:val="00921538"/>
    <w:rsid w:val="0093180F"/>
    <w:rsid w:val="0093587F"/>
    <w:rsid w:val="00944658"/>
    <w:rsid w:val="00946F2A"/>
    <w:rsid w:val="00947BD0"/>
    <w:rsid w:val="009544A4"/>
    <w:rsid w:val="00955649"/>
    <w:rsid w:val="0097003D"/>
    <w:rsid w:val="009701CF"/>
    <w:rsid w:val="00976719"/>
    <w:rsid w:val="009774D0"/>
    <w:rsid w:val="009777D9"/>
    <w:rsid w:val="00981891"/>
    <w:rsid w:val="00984C3D"/>
    <w:rsid w:val="00991B88"/>
    <w:rsid w:val="0099259C"/>
    <w:rsid w:val="00993B4D"/>
    <w:rsid w:val="00994CDF"/>
    <w:rsid w:val="00996852"/>
    <w:rsid w:val="009A33F6"/>
    <w:rsid w:val="009A3A33"/>
    <w:rsid w:val="009A579D"/>
    <w:rsid w:val="009C0655"/>
    <w:rsid w:val="009C179C"/>
    <w:rsid w:val="009C5EDF"/>
    <w:rsid w:val="009D46D2"/>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47E70"/>
    <w:rsid w:val="00A50962"/>
    <w:rsid w:val="00A5121D"/>
    <w:rsid w:val="00A53D3E"/>
    <w:rsid w:val="00A63C14"/>
    <w:rsid w:val="00A63CD1"/>
    <w:rsid w:val="00A6568C"/>
    <w:rsid w:val="00A738E5"/>
    <w:rsid w:val="00A7671C"/>
    <w:rsid w:val="00A80BDE"/>
    <w:rsid w:val="00A8112D"/>
    <w:rsid w:val="00A90492"/>
    <w:rsid w:val="00A908F1"/>
    <w:rsid w:val="00A95EF2"/>
    <w:rsid w:val="00AA09BD"/>
    <w:rsid w:val="00AB0BBF"/>
    <w:rsid w:val="00AB0F32"/>
    <w:rsid w:val="00AC1E5A"/>
    <w:rsid w:val="00AC4DB5"/>
    <w:rsid w:val="00AD1CD8"/>
    <w:rsid w:val="00AD7861"/>
    <w:rsid w:val="00AF52E3"/>
    <w:rsid w:val="00B004F1"/>
    <w:rsid w:val="00B025AD"/>
    <w:rsid w:val="00B04564"/>
    <w:rsid w:val="00B05894"/>
    <w:rsid w:val="00B10C7E"/>
    <w:rsid w:val="00B12050"/>
    <w:rsid w:val="00B16003"/>
    <w:rsid w:val="00B177EE"/>
    <w:rsid w:val="00B22E46"/>
    <w:rsid w:val="00B2555C"/>
    <w:rsid w:val="00B258BB"/>
    <w:rsid w:val="00B25C53"/>
    <w:rsid w:val="00B26758"/>
    <w:rsid w:val="00B375F0"/>
    <w:rsid w:val="00B37923"/>
    <w:rsid w:val="00B47FE8"/>
    <w:rsid w:val="00B50CEC"/>
    <w:rsid w:val="00B51F99"/>
    <w:rsid w:val="00B544FF"/>
    <w:rsid w:val="00B56D59"/>
    <w:rsid w:val="00B60A01"/>
    <w:rsid w:val="00B60AA5"/>
    <w:rsid w:val="00B61E6C"/>
    <w:rsid w:val="00B67B97"/>
    <w:rsid w:val="00B733BD"/>
    <w:rsid w:val="00B73C05"/>
    <w:rsid w:val="00B751E6"/>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C5AF3"/>
    <w:rsid w:val="00BD279D"/>
    <w:rsid w:val="00BD6745"/>
    <w:rsid w:val="00BD6BB8"/>
    <w:rsid w:val="00C10A21"/>
    <w:rsid w:val="00C130C4"/>
    <w:rsid w:val="00C1339D"/>
    <w:rsid w:val="00C14CCB"/>
    <w:rsid w:val="00C14F4B"/>
    <w:rsid w:val="00C20186"/>
    <w:rsid w:val="00C2100B"/>
    <w:rsid w:val="00C262FD"/>
    <w:rsid w:val="00C27C62"/>
    <w:rsid w:val="00C32C1A"/>
    <w:rsid w:val="00C3549E"/>
    <w:rsid w:val="00C358B2"/>
    <w:rsid w:val="00C42E91"/>
    <w:rsid w:val="00C456D1"/>
    <w:rsid w:val="00C462A3"/>
    <w:rsid w:val="00C47990"/>
    <w:rsid w:val="00C50636"/>
    <w:rsid w:val="00C52128"/>
    <w:rsid w:val="00C55390"/>
    <w:rsid w:val="00C57861"/>
    <w:rsid w:val="00C62590"/>
    <w:rsid w:val="00C629A6"/>
    <w:rsid w:val="00C6377E"/>
    <w:rsid w:val="00C8096F"/>
    <w:rsid w:val="00C81663"/>
    <w:rsid w:val="00C84DDA"/>
    <w:rsid w:val="00C8610C"/>
    <w:rsid w:val="00C872FE"/>
    <w:rsid w:val="00C873FA"/>
    <w:rsid w:val="00C95985"/>
    <w:rsid w:val="00CA40E6"/>
    <w:rsid w:val="00CA4B81"/>
    <w:rsid w:val="00CA5989"/>
    <w:rsid w:val="00CA62DE"/>
    <w:rsid w:val="00CB1088"/>
    <w:rsid w:val="00CB45B6"/>
    <w:rsid w:val="00CC1E18"/>
    <w:rsid w:val="00CC4F86"/>
    <w:rsid w:val="00CC5026"/>
    <w:rsid w:val="00CC738B"/>
    <w:rsid w:val="00CD0EE6"/>
    <w:rsid w:val="00CD2C94"/>
    <w:rsid w:val="00CD6267"/>
    <w:rsid w:val="00CE0515"/>
    <w:rsid w:val="00CE0970"/>
    <w:rsid w:val="00CE47C2"/>
    <w:rsid w:val="00CE760D"/>
    <w:rsid w:val="00CF3DE3"/>
    <w:rsid w:val="00D03F9A"/>
    <w:rsid w:val="00D12694"/>
    <w:rsid w:val="00D12BD7"/>
    <w:rsid w:val="00D12DB3"/>
    <w:rsid w:val="00D14646"/>
    <w:rsid w:val="00D32A5D"/>
    <w:rsid w:val="00D32BEE"/>
    <w:rsid w:val="00D33D29"/>
    <w:rsid w:val="00D37110"/>
    <w:rsid w:val="00D379A8"/>
    <w:rsid w:val="00D51FF6"/>
    <w:rsid w:val="00D616E6"/>
    <w:rsid w:val="00D6722A"/>
    <w:rsid w:val="00D71A06"/>
    <w:rsid w:val="00D84CAF"/>
    <w:rsid w:val="00D90AFB"/>
    <w:rsid w:val="00D962F6"/>
    <w:rsid w:val="00D96D15"/>
    <w:rsid w:val="00DA567A"/>
    <w:rsid w:val="00DB0E1E"/>
    <w:rsid w:val="00DB201B"/>
    <w:rsid w:val="00DB2E69"/>
    <w:rsid w:val="00DD292C"/>
    <w:rsid w:val="00DD2F27"/>
    <w:rsid w:val="00DE02AF"/>
    <w:rsid w:val="00DE34CF"/>
    <w:rsid w:val="00DE3980"/>
    <w:rsid w:val="00DE509C"/>
    <w:rsid w:val="00DF6633"/>
    <w:rsid w:val="00DF7099"/>
    <w:rsid w:val="00E013BA"/>
    <w:rsid w:val="00E130C4"/>
    <w:rsid w:val="00E130E2"/>
    <w:rsid w:val="00E15943"/>
    <w:rsid w:val="00E211FE"/>
    <w:rsid w:val="00E23C51"/>
    <w:rsid w:val="00E468BE"/>
    <w:rsid w:val="00E469F0"/>
    <w:rsid w:val="00E47C93"/>
    <w:rsid w:val="00E503AB"/>
    <w:rsid w:val="00E51164"/>
    <w:rsid w:val="00E51CAC"/>
    <w:rsid w:val="00E5320D"/>
    <w:rsid w:val="00E5507B"/>
    <w:rsid w:val="00E56DFF"/>
    <w:rsid w:val="00E61734"/>
    <w:rsid w:val="00E61B14"/>
    <w:rsid w:val="00E6437B"/>
    <w:rsid w:val="00E66360"/>
    <w:rsid w:val="00E6679C"/>
    <w:rsid w:val="00E66B4C"/>
    <w:rsid w:val="00E710A7"/>
    <w:rsid w:val="00E84F53"/>
    <w:rsid w:val="00E935A0"/>
    <w:rsid w:val="00E9670C"/>
    <w:rsid w:val="00E9727E"/>
    <w:rsid w:val="00EA075E"/>
    <w:rsid w:val="00EC3825"/>
    <w:rsid w:val="00EC79E3"/>
    <w:rsid w:val="00ED325A"/>
    <w:rsid w:val="00ED6786"/>
    <w:rsid w:val="00EE7D7C"/>
    <w:rsid w:val="00EF0DCB"/>
    <w:rsid w:val="00EF23BB"/>
    <w:rsid w:val="00EF2D09"/>
    <w:rsid w:val="00EF739E"/>
    <w:rsid w:val="00F07F39"/>
    <w:rsid w:val="00F166A0"/>
    <w:rsid w:val="00F17F1C"/>
    <w:rsid w:val="00F23B09"/>
    <w:rsid w:val="00F25D98"/>
    <w:rsid w:val="00F300FB"/>
    <w:rsid w:val="00F3598D"/>
    <w:rsid w:val="00F61C93"/>
    <w:rsid w:val="00F62A9A"/>
    <w:rsid w:val="00F70C0A"/>
    <w:rsid w:val="00F80002"/>
    <w:rsid w:val="00F8369D"/>
    <w:rsid w:val="00F862B6"/>
    <w:rsid w:val="00F909EF"/>
    <w:rsid w:val="00FA2271"/>
    <w:rsid w:val="00FA6718"/>
    <w:rsid w:val="00FA7AD9"/>
    <w:rsid w:val="00FB5338"/>
    <w:rsid w:val="00FB6386"/>
    <w:rsid w:val="00FC3AB3"/>
    <w:rsid w:val="00FC4605"/>
    <w:rsid w:val="00FC69A0"/>
    <w:rsid w:val="00FC69EE"/>
    <w:rsid w:val="00FD1D43"/>
    <w:rsid w:val="00FE0ACB"/>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2D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uiPriority w:val="9"/>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374822"/>
    <w:pPr>
      <w:ind w:left="1418" w:hanging="1418"/>
      <w:outlineLvl w:val="3"/>
    </w:pPr>
    <w:rPr>
      <w:sz w:val="24"/>
    </w:rPr>
  </w:style>
  <w:style w:type="paragraph" w:styleId="Heading5">
    <w:name w:val="heading 5"/>
    <w:aliases w:val="h5,Heading5"/>
    <w:basedOn w:val="Heading4"/>
    <w:next w:val="Normal"/>
    <w:link w:val="Heading5Char"/>
    <w:qFormat/>
    <w:rsid w:val="00374822"/>
    <w:pPr>
      <w:ind w:left="1701" w:hanging="1701"/>
      <w:outlineLvl w:val="4"/>
    </w:pPr>
    <w:rPr>
      <w:sz w:val="22"/>
    </w:rPr>
  </w:style>
  <w:style w:type="paragraph" w:styleId="Heading6">
    <w:name w:val="heading 6"/>
    <w:basedOn w:val="Normal"/>
    <w:next w:val="Normal"/>
    <w:link w:val="Heading6Char"/>
    <w:qFormat/>
    <w:rsid w:val="00CA4B81"/>
    <w:pPr>
      <w:keepNext/>
      <w:keepLines/>
      <w:spacing w:before="120"/>
      <w:ind w:left="1985" w:hanging="1985"/>
      <w:outlineLvl w:val="5"/>
    </w:pPr>
    <w:rPr>
      <w:rFonts w:ascii="Arial" w:hAnsi="Arial"/>
    </w:rPr>
  </w:style>
  <w:style w:type="paragraph" w:styleId="Heading7">
    <w:name w:val="heading 7"/>
    <w:basedOn w:val="Normal"/>
    <w:next w:val="Normal"/>
    <w:qFormat/>
    <w:rsid w:val="00CA4B81"/>
    <w:pPr>
      <w:keepNext/>
      <w:keepLines/>
      <w:spacing w:before="120"/>
      <w:ind w:left="1985" w:hanging="1985"/>
      <w:outlineLvl w:val="6"/>
    </w:pPr>
    <w:rPr>
      <w:rFonts w:ascii="Arial" w:hAnsi="Arial"/>
    </w:rPr>
  </w:style>
  <w:style w:type="paragraph" w:styleId="Heading8">
    <w:name w:val="heading 8"/>
    <w:basedOn w:val="Heading1"/>
    <w:next w:val="Normal"/>
    <w:link w:val="Heading8Char"/>
    <w:uiPriority w:val="9"/>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uiPriority w:val="99"/>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uiPriority w:val="99"/>
    <w:rsid w:val="00374822"/>
    <w:rPr>
      <w:sz w:val="16"/>
    </w:rPr>
  </w:style>
  <w:style w:type="paragraph" w:styleId="CommentText">
    <w:name w:val="annotation text"/>
    <w:basedOn w:val="Normal"/>
    <w:link w:val="CommentTextChar"/>
    <w:uiPriority w:val="99"/>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paragraph" w:styleId="CommentSubject">
    <w:name w:val="annotation subject"/>
    <w:basedOn w:val="CommentText"/>
    <w:next w:val="CommentText"/>
    <w:link w:val="CommentSubjectChar"/>
    <w:uiPriority w:val="99"/>
    <w:rsid w:val="00374822"/>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basedOn w:val="Normal"/>
    <w:next w:val="Normal"/>
    <w:unhideWhenUsed/>
    <w:qFormat/>
    <w:rsid w:val="000723CA"/>
    <w:rPr>
      <w:b/>
      <w:bCs/>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uiPriority w:val="9"/>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uiPriority w:val="99"/>
    <w:rsid w:val="000723CA"/>
    <w:rPr>
      <w:rFonts w:ascii="Times New Roman" w:hAnsi="Times New Roman"/>
      <w:lang w:val="en-GB"/>
    </w:rPr>
  </w:style>
  <w:style w:type="character" w:customStyle="1" w:styleId="BalloonTextChar">
    <w:name w:val="Balloon Text Char"/>
    <w:link w:val="BalloonText"/>
    <w:uiPriority w:val="99"/>
    <w:rsid w:val="000723CA"/>
    <w:rPr>
      <w:rFonts w:ascii="Tahoma" w:hAnsi="Tahoma" w:cs="Tahoma"/>
      <w:sz w:val="16"/>
      <w:szCs w:val="16"/>
      <w:lang w:val="en-GB"/>
    </w:rPr>
  </w:style>
  <w:style w:type="character" w:customStyle="1" w:styleId="CommentSubjectChar">
    <w:name w:val="Comment Subject Char"/>
    <w:link w:val="CommentSubject"/>
    <w:uiPriority w:val="99"/>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table" w:styleId="TableGrid">
    <w:name w:val="Table Grid"/>
    <w:basedOn w:val="TableNormal"/>
    <w:uiPriority w:val="39"/>
    <w:rsid w:val="00313F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CA4B81"/>
    <w:rPr>
      <w:rFonts w:ascii="Arial" w:hAnsi="Arial"/>
      <w:sz w:val="36"/>
      <w:lang w:val="en-GB"/>
    </w:rPr>
  </w:style>
  <w:style w:type="character" w:customStyle="1" w:styleId="Heading8Char">
    <w:name w:val="Heading 8 Char"/>
    <w:link w:val="Heading8"/>
    <w:uiPriority w:val="9"/>
    <w:rsid w:val="00CA4B81"/>
    <w:rPr>
      <w:rFonts w:ascii="Arial" w:hAnsi="Arial"/>
      <w:sz w:val="36"/>
      <w:lang w:val="en-GB"/>
    </w:rPr>
  </w:style>
  <w:style w:type="character" w:customStyle="1" w:styleId="HeaderChar">
    <w:name w:val="Header Char"/>
    <w:link w:val="Header"/>
    <w:uiPriority w:val="99"/>
    <w:rsid w:val="00CA4B81"/>
    <w:rPr>
      <w:rFonts w:ascii="Arial" w:hAnsi="Arial"/>
      <w:b/>
      <w:noProof/>
      <w:sz w:val="18"/>
      <w:lang w:val="en-GB"/>
    </w:rPr>
  </w:style>
  <w:style w:type="character" w:customStyle="1" w:styleId="FooterChar">
    <w:name w:val="Footer Char"/>
    <w:link w:val="Footer"/>
    <w:uiPriority w:val="99"/>
    <w:rsid w:val="00CA4B81"/>
    <w:rPr>
      <w:rFonts w:ascii="Arial" w:hAnsi="Arial"/>
      <w:b/>
      <w:i/>
      <w:noProof/>
      <w:sz w:val="18"/>
      <w:lang w:val="en-GB"/>
    </w:rPr>
  </w:style>
  <w:style w:type="character" w:customStyle="1" w:styleId="Heading5Char">
    <w:name w:val="Heading 5 Char"/>
    <w:aliases w:val="h5 Char,Heading5 Char"/>
    <w:link w:val="Heading5"/>
    <w:rsid w:val="00CA4B81"/>
    <w:rPr>
      <w:rFonts w:ascii="Arial" w:hAnsi="Arial"/>
      <w:sz w:val="22"/>
      <w:lang w:val="en-GB"/>
    </w:rPr>
  </w:style>
  <w:style w:type="character" w:customStyle="1" w:styleId="Heading6Char">
    <w:name w:val="Heading 6 Char"/>
    <w:basedOn w:val="DefaultParagraphFont"/>
    <w:link w:val="Heading6"/>
    <w:rsid w:val="002D7DF8"/>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uiPriority w:val="9"/>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374822"/>
    <w:pPr>
      <w:ind w:left="1418" w:hanging="1418"/>
      <w:outlineLvl w:val="3"/>
    </w:pPr>
    <w:rPr>
      <w:sz w:val="24"/>
    </w:rPr>
  </w:style>
  <w:style w:type="paragraph" w:styleId="Heading5">
    <w:name w:val="heading 5"/>
    <w:aliases w:val="h5,Heading5"/>
    <w:basedOn w:val="Heading4"/>
    <w:next w:val="Normal"/>
    <w:link w:val="Heading5Char"/>
    <w:qFormat/>
    <w:rsid w:val="00374822"/>
    <w:pPr>
      <w:ind w:left="1701" w:hanging="1701"/>
      <w:outlineLvl w:val="4"/>
    </w:pPr>
    <w:rPr>
      <w:sz w:val="22"/>
    </w:rPr>
  </w:style>
  <w:style w:type="paragraph" w:styleId="Heading6">
    <w:name w:val="heading 6"/>
    <w:basedOn w:val="Normal"/>
    <w:next w:val="Normal"/>
    <w:link w:val="Heading6Char"/>
    <w:qFormat/>
    <w:rsid w:val="00CA4B81"/>
    <w:pPr>
      <w:keepNext/>
      <w:keepLines/>
      <w:spacing w:before="120"/>
      <w:ind w:left="1985" w:hanging="1985"/>
      <w:outlineLvl w:val="5"/>
    </w:pPr>
    <w:rPr>
      <w:rFonts w:ascii="Arial" w:hAnsi="Arial"/>
    </w:rPr>
  </w:style>
  <w:style w:type="paragraph" w:styleId="Heading7">
    <w:name w:val="heading 7"/>
    <w:basedOn w:val="Normal"/>
    <w:next w:val="Normal"/>
    <w:qFormat/>
    <w:rsid w:val="00CA4B81"/>
    <w:pPr>
      <w:keepNext/>
      <w:keepLines/>
      <w:spacing w:before="120"/>
      <w:ind w:left="1985" w:hanging="1985"/>
      <w:outlineLvl w:val="6"/>
    </w:pPr>
    <w:rPr>
      <w:rFonts w:ascii="Arial" w:hAnsi="Arial"/>
    </w:rPr>
  </w:style>
  <w:style w:type="paragraph" w:styleId="Heading8">
    <w:name w:val="heading 8"/>
    <w:basedOn w:val="Heading1"/>
    <w:next w:val="Normal"/>
    <w:link w:val="Heading8Char"/>
    <w:uiPriority w:val="9"/>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uiPriority w:val="99"/>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uiPriority w:val="99"/>
    <w:rsid w:val="00374822"/>
    <w:rPr>
      <w:sz w:val="16"/>
    </w:rPr>
  </w:style>
  <w:style w:type="paragraph" w:styleId="CommentText">
    <w:name w:val="annotation text"/>
    <w:basedOn w:val="Normal"/>
    <w:link w:val="CommentTextChar"/>
    <w:uiPriority w:val="99"/>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paragraph" w:styleId="CommentSubject">
    <w:name w:val="annotation subject"/>
    <w:basedOn w:val="CommentText"/>
    <w:next w:val="CommentText"/>
    <w:link w:val="CommentSubjectChar"/>
    <w:uiPriority w:val="99"/>
    <w:rsid w:val="00374822"/>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basedOn w:val="Normal"/>
    <w:next w:val="Normal"/>
    <w:unhideWhenUsed/>
    <w:qFormat/>
    <w:rsid w:val="000723CA"/>
    <w:rPr>
      <w:b/>
      <w:bCs/>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uiPriority w:val="9"/>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uiPriority w:val="99"/>
    <w:rsid w:val="000723CA"/>
    <w:rPr>
      <w:rFonts w:ascii="Times New Roman" w:hAnsi="Times New Roman"/>
      <w:lang w:val="en-GB"/>
    </w:rPr>
  </w:style>
  <w:style w:type="character" w:customStyle="1" w:styleId="BalloonTextChar">
    <w:name w:val="Balloon Text Char"/>
    <w:link w:val="BalloonText"/>
    <w:uiPriority w:val="99"/>
    <w:rsid w:val="000723CA"/>
    <w:rPr>
      <w:rFonts w:ascii="Tahoma" w:hAnsi="Tahoma" w:cs="Tahoma"/>
      <w:sz w:val="16"/>
      <w:szCs w:val="16"/>
      <w:lang w:val="en-GB"/>
    </w:rPr>
  </w:style>
  <w:style w:type="character" w:customStyle="1" w:styleId="CommentSubjectChar">
    <w:name w:val="Comment Subject Char"/>
    <w:link w:val="CommentSubject"/>
    <w:uiPriority w:val="99"/>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table" w:styleId="TableGrid">
    <w:name w:val="Table Grid"/>
    <w:basedOn w:val="TableNormal"/>
    <w:uiPriority w:val="39"/>
    <w:rsid w:val="00313F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CA4B81"/>
    <w:rPr>
      <w:rFonts w:ascii="Arial" w:hAnsi="Arial"/>
      <w:sz w:val="36"/>
      <w:lang w:val="en-GB"/>
    </w:rPr>
  </w:style>
  <w:style w:type="character" w:customStyle="1" w:styleId="Heading8Char">
    <w:name w:val="Heading 8 Char"/>
    <w:link w:val="Heading8"/>
    <w:uiPriority w:val="9"/>
    <w:rsid w:val="00CA4B81"/>
    <w:rPr>
      <w:rFonts w:ascii="Arial" w:hAnsi="Arial"/>
      <w:sz w:val="36"/>
      <w:lang w:val="en-GB"/>
    </w:rPr>
  </w:style>
  <w:style w:type="character" w:customStyle="1" w:styleId="HeaderChar">
    <w:name w:val="Header Char"/>
    <w:link w:val="Header"/>
    <w:uiPriority w:val="99"/>
    <w:rsid w:val="00CA4B81"/>
    <w:rPr>
      <w:rFonts w:ascii="Arial" w:hAnsi="Arial"/>
      <w:b/>
      <w:noProof/>
      <w:sz w:val="18"/>
      <w:lang w:val="en-GB"/>
    </w:rPr>
  </w:style>
  <w:style w:type="character" w:customStyle="1" w:styleId="FooterChar">
    <w:name w:val="Footer Char"/>
    <w:link w:val="Footer"/>
    <w:uiPriority w:val="99"/>
    <w:rsid w:val="00CA4B81"/>
    <w:rPr>
      <w:rFonts w:ascii="Arial" w:hAnsi="Arial"/>
      <w:b/>
      <w:i/>
      <w:noProof/>
      <w:sz w:val="18"/>
      <w:lang w:val="en-GB"/>
    </w:rPr>
  </w:style>
  <w:style w:type="character" w:customStyle="1" w:styleId="Heading5Char">
    <w:name w:val="Heading 5 Char"/>
    <w:aliases w:val="h5 Char,Heading5 Char"/>
    <w:link w:val="Heading5"/>
    <w:rsid w:val="00CA4B81"/>
    <w:rPr>
      <w:rFonts w:ascii="Arial" w:hAnsi="Arial"/>
      <w:sz w:val="22"/>
      <w:lang w:val="en-GB"/>
    </w:rPr>
  </w:style>
  <w:style w:type="character" w:customStyle="1" w:styleId="Heading6Char">
    <w:name w:val="Heading 6 Char"/>
    <w:basedOn w:val="DefaultParagraphFont"/>
    <w:link w:val="Heading6"/>
    <w:rsid w:val="002D7DF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3.wmf"/><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541D0-C19E-433C-8D61-C5132DD44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1647</Words>
  <Characters>9391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38.104</vt:lpstr>
    </vt:vector>
  </TitlesOfParts>
  <Company>Samsung Electronics</Company>
  <LinksUpToDate>false</LinksUpToDate>
  <CharactersWithSpaces>11016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samsung</dc:creator>
  <cp:lastModifiedBy>samsung_1102</cp:lastModifiedBy>
  <cp:revision>2</cp:revision>
  <cp:lastPrinted>1900-12-31T16:00:00Z</cp:lastPrinted>
  <dcterms:created xsi:type="dcterms:W3CDTF">2018-11-02T11:18:00Z</dcterms:created>
  <dcterms:modified xsi:type="dcterms:W3CDTF">2018-11-02T11:18:00Z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E:\work_documment\DRAFT R4-1813945 DraftCR  38104-f30 NR BS Demod performance\DRAFT R4-1813945 DraftCR  38104-f30 NR BS Demod performance.docx</vt:lpwstr>
  </property>
</Properties>
</file>